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384" w:rsidRDefault="003A2384" w:rsidP="003A2384">
      <w:pPr>
        <w:pStyle w:val="Fixed"/>
        <w:spacing w:line="360" w:lineRule="auto"/>
        <w:ind w:right="1"/>
        <w:rPr>
          <w:lang w:val="en-IE"/>
        </w:rPr>
      </w:pPr>
      <w:r>
        <w:rPr>
          <w:lang w:val="en-IE"/>
        </w:rPr>
        <w:t xml:space="preserve">MS </w:t>
      </w:r>
      <w:r>
        <w:rPr>
          <w:lang w:val="en-IE"/>
        </w:rPr>
        <w:t>DEIGHAN</w:t>
      </w:r>
      <w:r>
        <w:rPr>
          <w:lang w:val="en-IE"/>
        </w:rPr>
        <w:t xml:space="preserve">:  Thank you.  Can everybody hear me?  Great, good afternoon everybody.  My name is Orla </w:t>
      </w:r>
      <w:proofErr w:type="spellStart"/>
      <w:r>
        <w:rPr>
          <w:lang w:val="en-IE"/>
        </w:rPr>
        <w:t>Deighan</w:t>
      </w:r>
      <w:proofErr w:type="spellEnd"/>
      <w:r>
        <w:rPr>
          <w:lang w:val="en-IE"/>
        </w:rPr>
        <w:t xml:space="preserve"> and I am an occupational therapist.  So the topic of my presentation is, thinking like an OT and the impact on housing design and independent living.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The reason why I am here today is that I want to share with you the role an occupational therapist has in promoting good housing design but more importantly how we contract to ensuring a successful outcome, from the person with a disability and ensuring that that we can maintain their roles and independence in their own home.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I'll just tell you a little bit about my background.  I am employed by the HSE.  My job involves providing assessment and advice on housing needs for people living in the catchment area I cover.  My interest in accessible housing began very early in my career when I was requested to get involved in quite a large project for a young four year old girl living with cerebral palsy.  She was one of triplets and so it was quite a nice project.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The family had just purchased a new home and the plans was to reconfigure the home to meet the family and child's needs.  So I remember at the time the challenges of that particular project was the interest and the long term needs of that four year old child and to consider how her home would meet with her changing needs as she grew up.  And possibly in my experience, a lot of children with disabilities continue to live with their parents when they are adults, so we had to ensure that the home was going to meet her needs over a lifetime.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I remember also one of the challenges was that I wanted to provide the best possible advice on housing design and adaptations, taking into consideration the child's long term needs.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I also wanted to facilitate that she would have the same choices as her twin sisters, in terms of being able to access every part of the home.  So that was important.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And I remember that it was very important to her parents that her bedroom was also located upstairs along with all the other family members bedrooms.  So it wouldn't have made sense that</w:t>
      </w:r>
      <w:r>
        <w:rPr>
          <w:lang w:val="en-IE"/>
        </w:rPr>
        <w:t xml:space="preserve"> she had to be downstairs where</w:t>
      </w:r>
      <w:bookmarkStart w:id="0" w:name="_GoBack"/>
      <w:bookmarkEnd w:id="0"/>
      <w:r>
        <w:rPr>
          <w:lang w:val="en-IE"/>
        </w:rPr>
        <w:t xml:space="preserve">as all the family members bedrooms were upstairs.  So that necessitated the installation of a floor lift.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it was following that project that I joined the AOT houses advisory group to increase my knowledge and skills and make sure then I was working with people that I was giving them the best possible advice on housing adaptations.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the main points I am going to discuss today is the role of OT in housing.  A lot of the times people are not quite sure what does on OT do and that's really because our scope of practice is so broad.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Some cases I could be working with a client on assessing them for specialized seating system.  Another day I would be assessing their manual handling needs and maybe on another day I'm looking at their housing needs.  So our scope of practice is quite broad.</w:t>
      </w:r>
    </w:p>
    <w:p w:rsidR="003A2384" w:rsidRDefault="003A2384" w:rsidP="003A2384">
      <w:pPr>
        <w:pStyle w:val="Fixed"/>
        <w:spacing w:line="360" w:lineRule="auto"/>
        <w:ind w:right="1"/>
        <w:rPr>
          <w:lang w:val="en-IE"/>
        </w:rPr>
      </w:pPr>
      <w:r>
        <w:rPr>
          <w:lang w:val="en-IE"/>
        </w:rPr>
        <w:t xml:space="preserve"> </w:t>
      </w:r>
    </w:p>
    <w:p w:rsidR="003A2384" w:rsidRDefault="003A2384" w:rsidP="003A2384">
      <w:pPr>
        <w:pStyle w:val="Fixed"/>
        <w:spacing w:line="360" w:lineRule="auto"/>
        <w:ind w:right="1"/>
        <w:rPr>
          <w:lang w:val="en-IE"/>
        </w:rPr>
      </w:pPr>
      <w:r>
        <w:rPr>
          <w:lang w:val="en-IE"/>
        </w:rPr>
        <w:t>I am also going to just quickly show you the person environment, occupation model.  So I think this shows how an OT thinks, how we conceptualise, plan and evaluate specific recommendations related to housing adaptations.  It shows our holistic approach.  And then finally I am just going to talk about one principle of housing design and that's useful guidelines and I am just going to really show where I feel that the practice of OT fits in with the concept of universal guidelines, our universal housing design.</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what does on occupational therapist do?  Basically we help people do the everyday things that we want to do and need to do when faced with illness, injury, disability or challenging life events.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in relation to housing we do this in two ways.  We have a comprehensive understanding of the impact of health problems on a person's everyday function </w:t>
      </w:r>
      <w:r>
        <w:rPr>
          <w:lang w:val="en-IE"/>
        </w:rPr>
        <w:lastRenderedPageBreak/>
        <w:t xml:space="preserve">and we consider how a program knows of a specific medical condition and how it can impact on a person's long term function and this is really important in terms of housing design because we need to consider how the design of the home can meet a person's changing needs after a long period of time.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And also we complete a comprehensive assessment of the person's home environment and impact on their function.  So we're looking at, does the home facilitate or does it act as a barrier to independent living?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the type of intervention an occupational therapist may do is provision of equipment, minor or adaptation and advise on major adaptation which is usually the large extensions or providing advice on new builds and also rehousing.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And rehousing is also on important role because we can save money by working closely with local authorities to ensure that say a proposed house is suitable for the person with disability needs.  And also referral to external agencies such as local authorities, charity or voluntary organisations.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looking at the person, environment, occupation model.  So this shows how we gather our information to evaluate specific recommendations relating to housing design.  So the model you can see has three components, person, environment and occupation and they are represented by the three circles.  So looking at each of the components in terms of a person, we want to know what is important to the person and what is their expectation in terms of the home and what are their values and interests?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We look at their physical and cognitive abilities because we're trained.  We have training in anatomy and physiology and specific medical conditions, so we're trained to look at specific functional and cognitive abilities and sensory abilities of the person.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We look at health and care needs in the context of the environment.  In terms of the environment we look at the physical home and then we look also at their social supports in terms of family or friends or what social supports they have to </w:t>
      </w:r>
      <w:r>
        <w:rPr>
          <w:lang w:val="en-IE"/>
        </w:rPr>
        <w:lastRenderedPageBreak/>
        <w:t xml:space="preserve">facilitate them to live as independently as possible.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And then occupation, occupation are the activities, tasks and occupations that make</w:t>
      </w:r>
      <w:r>
        <w:rPr>
          <w:lang w:val="en-IE"/>
        </w:rPr>
        <w:noBreakHyphen/>
        <w:t>up parts of everyday life.  So OT is founded on the concepts that occupation is essential for health and well</w:t>
      </w:r>
      <w:r>
        <w:rPr>
          <w:lang w:val="en-IE"/>
        </w:rPr>
        <w:noBreakHyphen/>
        <w:t>being.  So we look at the different dynamic relationships between these three circles and it's the understanding of these relationships that helps us consider the many complex factors that influence a person's ability to live independently.</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out of the three circles the focus is on changing the environment.  So you can see the greater the circles overlap the greater the harmony of person, environment, occupation will fit.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The overlap in the centre represents occupational performance and this is the doing of occupation and from an OT's perspective good housing design is measured by evaluating occupation of performance.  That is by looking at a person's ability to participate in activities, tasks and occupations that are important to them, so that's how we evaluate it.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So I am just going to talk about one of the principles of good housing design, universal design.  So the principle of universal design that lifetime homes can be accessible for all across the life course and for a range of disabilities while accepting that additional adjustments will be required for many individuals.</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So where does OT fit in with universal design?  First of all we have a lot of shared goals in common.  We believe in the removal of environmental barriers that constrained independent living.  So where I see our role is that we can build on the foundation blocks laid on useful design by being a planned response to need, if further additional adjustments or adaptations are required or to meet individual's needs.  So a planned response to need is a basis for good design in recognising that all needs may not be addressed by one good design alone.</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that's really where I see the role of OT.  So it's about tailoring the home to meet the person's specific needs.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finally, I'm just going to talk about and I think it's very important that we consider the aesthetics of the environment and I see that good design should combine access with aesthetic and I think it's something that I think a lot of the specialized bathroom companies are spending more time on.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So you can see on the left this is a typical bathroom that would be seen as accessible but on the right we have a much more aesthetically pleasing bathroom and it has the same function.  So it absolutely makes sense that we put time in considering the aesthetics of the environment.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 xml:space="preserve">Also in my opinion good design combines access with aesthetic.  So we really should, I think we need do better in terms of ensuring that the environment is an aesthetically pleasing place to be in.  And this is level access and you can see we have a ramp but there should be an alternative way of looking at level access.  So it's more inclusive but also that the environment is more aesthetically pleasing.  So that really concludes my presentation.  </w:t>
      </w:r>
    </w:p>
    <w:p w:rsidR="003A2384" w:rsidRDefault="003A2384" w:rsidP="003A2384">
      <w:pPr>
        <w:pStyle w:val="Fixed"/>
        <w:spacing w:line="360" w:lineRule="auto"/>
        <w:ind w:right="1"/>
        <w:rPr>
          <w:lang w:val="en-IE"/>
        </w:rPr>
      </w:pPr>
    </w:p>
    <w:p w:rsidR="003A2384" w:rsidRDefault="003A2384" w:rsidP="003A2384">
      <w:pPr>
        <w:pStyle w:val="Fixed"/>
        <w:spacing w:line="360" w:lineRule="auto"/>
        <w:ind w:right="1"/>
        <w:rPr>
          <w:lang w:val="en-IE"/>
        </w:rPr>
      </w:pPr>
      <w:r>
        <w:rPr>
          <w:lang w:val="en-IE"/>
        </w:rPr>
        <w:t>So in summary I want you to consider the main message I give today is that in looking at the benefits of OT intervention, given that occupational therapists have the unique theoretical and practical skills and we work closely with the person with a disability.  The profession is in an ideal position to influence further best practice in housing design and ensure that funding reaches those in genuine need.  Thank you very much.</w:t>
      </w:r>
    </w:p>
    <w:p w:rsidR="004422A9" w:rsidRDefault="004422A9"/>
    <w:sectPr w:rsidR="004422A9" w:rsidSect="00207D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384"/>
    <w:rsid w:val="00000889"/>
    <w:rsid w:val="000012EE"/>
    <w:rsid w:val="0000217A"/>
    <w:rsid w:val="000039BA"/>
    <w:rsid w:val="000057E4"/>
    <w:rsid w:val="000078BE"/>
    <w:rsid w:val="00007BA1"/>
    <w:rsid w:val="00010BE2"/>
    <w:rsid w:val="00011184"/>
    <w:rsid w:val="00011E1E"/>
    <w:rsid w:val="00011ED3"/>
    <w:rsid w:val="00014716"/>
    <w:rsid w:val="00015E0A"/>
    <w:rsid w:val="00020966"/>
    <w:rsid w:val="00020A96"/>
    <w:rsid w:val="00022E9F"/>
    <w:rsid w:val="0002465D"/>
    <w:rsid w:val="00025A4E"/>
    <w:rsid w:val="000301E1"/>
    <w:rsid w:val="00031B99"/>
    <w:rsid w:val="0003226A"/>
    <w:rsid w:val="000328C9"/>
    <w:rsid w:val="00035497"/>
    <w:rsid w:val="00037D0D"/>
    <w:rsid w:val="000423B2"/>
    <w:rsid w:val="00044CE8"/>
    <w:rsid w:val="00044D89"/>
    <w:rsid w:val="00044DBF"/>
    <w:rsid w:val="00047576"/>
    <w:rsid w:val="0005015C"/>
    <w:rsid w:val="0005128D"/>
    <w:rsid w:val="00051CE5"/>
    <w:rsid w:val="000521D5"/>
    <w:rsid w:val="000534D1"/>
    <w:rsid w:val="00053CCE"/>
    <w:rsid w:val="00053E39"/>
    <w:rsid w:val="00054576"/>
    <w:rsid w:val="00055152"/>
    <w:rsid w:val="00055477"/>
    <w:rsid w:val="00060CD6"/>
    <w:rsid w:val="00060ED9"/>
    <w:rsid w:val="00062B3A"/>
    <w:rsid w:val="00063557"/>
    <w:rsid w:val="00065E17"/>
    <w:rsid w:val="00066ACF"/>
    <w:rsid w:val="00067833"/>
    <w:rsid w:val="00067F5E"/>
    <w:rsid w:val="000704DB"/>
    <w:rsid w:val="0007236A"/>
    <w:rsid w:val="000733B8"/>
    <w:rsid w:val="000742D3"/>
    <w:rsid w:val="00074768"/>
    <w:rsid w:val="00074B7A"/>
    <w:rsid w:val="00074D2E"/>
    <w:rsid w:val="00075A1E"/>
    <w:rsid w:val="000813C9"/>
    <w:rsid w:val="00083B6A"/>
    <w:rsid w:val="00084947"/>
    <w:rsid w:val="0008547B"/>
    <w:rsid w:val="00085B76"/>
    <w:rsid w:val="00085CB7"/>
    <w:rsid w:val="000862B5"/>
    <w:rsid w:val="00086D7E"/>
    <w:rsid w:val="00092633"/>
    <w:rsid w:val="00097EA7"/>
    <w:rsid w:val="000A03E1"/>
    <w:rsid w:val="000A1C12"/>
    <w:rsid w:val="000A207F"/>
    <w:rsid w:val="000A2184"/>
    <w:rsid w:val="000A3E4A"/>
    <w:rsid w:val="000A636F"/>
    <w:rsid w:val="000A65A3"/>
    <w:rsid w:val="000A73D0"/>
    <w:rsid w:val="000B0F64"/>
    <w:rsid w:val="000B1EA2"/>
    <w:rsid w:val="000B1EDE"/>
    <w:rsid w:val="000B2F8E"/>
    <w:rsid w:val="000B4286"/>
    <w:rsid w:val="000B6240"/>
    <w:rsid w:val="000B76B9"/>
    <w:rsid w:val="000B78E9"/>
    <w:rsid w:val="000C12FB"/>
    <w:rsid w:val="000C21FB"/>
    <w:rsid w:val="000C4116"/>
    <w:rsid w:val="000C6621"/>
    <w:rsid w:val="000C68C4"/>
    <w:rsid w:val="000C792A"/>
    <w:rsid w:val="000C7E95"/>
    <w:rsid w:val="000D21AA"/>
    <w:rsid w:val="000D28D1"/>
    <w:rsid w:val="000D32D3"/>
    <w:rsid w:val="000D3382"/>
    <w:rsid w:val="000D36B2"/>
    <w:rsid w:val="000D3F3E"/>
    <w:rsid w:val="000D487D"/>
    <w:rsid w:val="000D6BE0"/>
    <w:rsid w:val="000E1397"/>
    <w:rsid w:val="000E2EF1"/>
    <w:rsid w:val="000E473F"/>
    <w:rsid w:val="000E4AC8"/>
    <w:rsid w:val="000E4EFE"/>
    <w:rsid w:val="000E556C"/>
    <w:rsid w:val="000E6BC9"/>
    <w:rsid w:val="000E7385"/>
    <w:rsid w:val="000E7ED5"/>
    <w:rsid w:val="000F0B39"/>
    <w:rsid w:val="000F1673"/>
    <w:rsid w:val="000F1CE8"/>
    <w:rsid w:val="000F4EF3"/>
    <w:rsid w:val="000F4F73"/>
    <w:rsid w:val="000F5D99"/>
    <w:rsid w:val="000F60F1"/>
    <w:rsid w:val="000F73DF"/>
    <w:rsid w:val="000F7EBE"/>
    <w:rsid w:val="001005CA"/>
    <w:rsid w:val="00101666"/>
    <w:rsid w:val="00102A8F"/>
    <w:rsid w:val="00102FCF"/>
    <w:rsid w:val="00104101"/>
    <w:rsid w:val="00105CB9"/>
    <w:rsid w:val="00110C52"/>
    <w:rsid w:val="00112535"/>
    <w:rsid w:val="00112F28"/>
    <w:rsid w:val="00112F72"/>
    <w:rsid w:val="0011318B"/>
    <w:rsid w:val="0011420E"/>
    <w:rsid w:val="00115099"/>
    <w:rsid w:val="00115AA9"/>
    <w:rsid w:val="00115EB1"/>
    <w:rsid w:val="00117349"/>
    <w:rsid w:val="00117721"/>
    <w:rsid w:val="00117D57"/>
    <w:rsid w:val="00120C8F"/>
    <w:rsid w:val="00121694"/>
    <w:rsid w:val="001238B2"/>
    <w:rsid w:val="0012403C"/>
    <w:rsid w:val="001244A1"/>
    <w:rsid w:val="00124706"/>
    <w:rsid w:val="00125263"/>
    <w:rsid w:val="00125E90"/>
    <w:rsid w:val="00126FFE"/>
    <w:rsid w:val="00130834"/>
    <w:rsid w:val="0013301E"/>
    <w:rsid w:val="0013397D"/>
    <w:rsid w:val="00134172"/>
    <w:rsid w:val="00134E9F"/>
    <w:rsid w:val="001368DC"/>
    <w:rsid w:val="001445D5"/>
    <w:rsid w:val="00145009"/>
    <w:rsid w:val="001455CF"/>
    <w:rsid w:val="00147E8F"/>
    <w:rsid w:val="00150118"/>
    <w:rsid w:val="0015021F"/>
    <w:rsid w:val="00150341"/>
    <w:rsid w:val="00150DB9"/>
    <w:rsid w:val="00151060"/>
    <w:rsid w:val="001514AE"/>
    <w:rsid w:val="001528DB"/>
    <w:rsid w:val="00152B50"/>
    <w:rsid w:val="0015447C"/>
    <w:rsid w:val="001546DF"/>
    <w:rsid w:val="0015536E"/>
    <w:rsid w:val="00155670"/>
    <w:rsid w:val="00156E65"/>
    <w:rsid w:val="001619DE"/>
    <w:rsid w:val="00164A89"/>
    <w:rsid w:val="00164B22"/>
    <w:rsid w:val="00171309"/>
    <w:rsid w:val="00171A15"/>
    <w:rsid w:val="001735F2"/>
    <w:rsid w:val="00173EA5"/>
    <w:rsid w:val="0017547F"/>
    <w:rsid w:val="00183302"/>
    <w:rsid w:val="00183737"/>
    <w:rsid w:val="00184DA4"/>
    <w:rsid w:val="0018689B"/>
    <w:rsid w:val="00191D5F"/>
    <w:rsid w:val="0019234F"/>
    <w:rsid w:val="0019336C"/>
    <w:rsid w:val="00193D57"/>
    <w:rsid w:val="00193FE5"/>
    <w:rsid w:val="00195624"/>
    <w:rsid w:val="00195721"/>
    <w:rsid w:val="001971F0"/>
    <w:rsid w:val="001A0DB7"/>
    <w:rsid w:val="001A17F4"/>
    <w:rsid w:val="001A1E59"/>
    <w:rsid w:val="001A2573"/>
    <w:rsid w:val="001A26E8"/>
    <w:rsid w:val="001A491F"/>
    <w:rsid w:val="001A5A88"/>
    <w:rsid w:val="001B0596"/>
    <w:rsid w:val="001B28F9"/>
    <w:rsid w:val="001B3535"/>
    <w:rsid w:val="001B37BC"/>
    <w:rsid w:val="001B7205"/>
    <w:rsid w:val="001B7E31"/>
    <w:rsid w:val="001B7E36"/>
    <w:rsid w:val="001C17A0"/>
    <w:rsid w:val="001C5122"/>
    <w:rsid w:val="001C570F"/>
    <w:rsid w:val="001D1292"/>
    <w:rsid w:val="001D2C4C"/>
    <w:rsid w:val="001D3AF6"/>
    <w:rsid w:val="001D4194"/>
    <w:rsid w:val="001D48AA"/>
    <w:rsid w:val="001D511C"/>
    <w:rsid w:val="001D6286"/>
    <w:rsid w:val="001D6E2D"/>
    <w:rsid w:val="001D74D9"/>
    <w:rsid w:val="001D7C78"/>
    <w:rsid w:val="001E1B11"/>
    <w:rsid w:val="001E3554"/>
    <w:rsid w:val="001E377E"/>
    <w:rsid w:val="001E424E"/>
    <w:rsid w:val="001E55E5"/>
    <w:rsid w:val="001E611A"/>
    <w:rsid w:val="001F104A"/>
    <w:rsid w:val="001F15BA"/>
    <w:rsid w:val="001F1F3E"/>
    <w:rsid w:val="001F288B"/>
    <w:rsid w:val="001F593D"/>
    <w:rsid w:val="001F61F4"/>
    <w:rsid w:val="001F6B24"/>
    <w:rsid w:val="00200047"/>
    <w:rsid w:val="002054FD"/>
    <w:rsid w:val="0020742A"/>
    <w:rsid w:val="00207D0A"/>
    <w:rsid w:val="002105C3"/>
    <w:rsid w:val="002105FF"/>
    <w:rsid w:val="00210862"/>
    <w:rsid w:val="002109F3"/>
    <w:rsid w:val="00211445"/>
    <w:rsid w:val="002117E3"/>
    <w:rsid w:val="0021183E"/>
    <w:rsid w:val="0021299C"/>
    <w:rsid w:val="002135F0"/>
    <w:rsid w:val="00213B8D"/>
    <w:rsid w:val="00214027"/>
    <w:rsid w:val="00214B41"/>
    <w:rsid w:val="00215559"/>
    <w:rsid w:val="00215E21"/>
    <w:rsid w:val="002167A1"/>
    <w:rsid w:val="002223D7"/>
    <w:rsid w:val="00224534"/>
    <w:rsid w:val="0022456B"/>
    <w:rsid w:val="002252F8"/>
    <w:rsid w:val="00226722"/>
    <w:rsid w:val="00231AF3"/>
    <w:rsid w:val="00231F9A"/>
    <w:rsid w:val="00232FE3"/>
    <w:rsid w:val="00234754"/>
    <w:rsid w:val="00234FB5"/>
    <w:rsid w:val="00236600"/>
    <w:rsid w:val="00237F70"/>
    <w:rsid w:val="00241193"/>
    <w:rsid w:val="0024261B"/>
    <w:rsid w:val="00242C3C"/>
    <w:rsid w:val="00243C12"/>
    <w:rsid w:val="00243C5C"/>
    <w:rsid w:val="002441C7"/>
    <w:rsid w:val="002445DF"/>
    <w:rsid w:val="0024464A"/>
    <w:rsid w:val="00252E2B"/>
    <w:rsid w:val="00253D1B"/>
    <w:rsid w:val="00254F52"/>
    <w:rsid w:val="002556EA"/>
    <w:rsid w:val="00256A1F"/>
    <w:rsid w:val="002603A5"/>
    <w:rsid w:val="00260BC6"/>
    <w:rsid w:val="0026100D"/>
    <w:rsid w:val="002636E8"/>
    <w:rsid w:val="0026438E"/>
    <w:rsid w:val="00264E3C"/>
    <w:rsid w:val="00267D05"/>
    <w:rsid w:val="002721DD"/>
    <w:rsid w:val="0027281B"/>
    <w:rsid w:val="00272A21"/>
    <w:rsid w:val="00273CB4"/>
    <w:rsid w:val="00273FFC"/>
    <w:rsid w:val="00274731"/>
    <w:rsid w:val="002757EF"/>
    <w:rsid w:val="00275E92"/>
    <w:rsid w:val="00276A46"/>
    <w:rsid w:val="00276A4E"/>
    <w:rsid w:val="00280BB9"/>
    <w:rsid w:val="00281CF5"/>
    <w:rsid w:val="00283D3C"/>
    <w:rsid w:val="00285095"/>
    <w:rsid w:val="00285AD6"/>
    <w:rsid w:val="00286810"/>
    <w:rsid w:val="00286E8C"/>
    <w:rsid w:val="0028756C"/>
    <w:rsid w:val="002902EE"/>
    <w:rsid w:val="00290D88"/>
    <w:rsid w:val="00291736"/>
    <w:rsid w:val="002925C0"/>
    <w:rsid w:val="0029393A"/>
    <w:rsid w:val="00296F7B"/>
    <w:rsid w:val="002A2219"/>
    <w:rsid w:val="002A2867"/>
    <w:rsid w:val="002A2CA5"/>
    <w:rsid w:val="002A2E13"/>
    <w:rsid w:val="002A3249"/>
    <w:rsid w:val="002A42ED"/>
    <w:rsid w:val="002A458B"/>
    <w:rsid w:val="002A6D26"/>
    <w:rsid w:val="002B02F3"/>
    <w:rsid w:val="002B1666"/>
    <w:rsid w:val="002B2DE3"/>
    <w:rsid w:val="002B36DE"/>
    <w:rsid w:val="002B5266"/>
    <w:rsid w:val="002B6835"/>
    <w:rsid w:val="002B68B5"/>
    <w:rsid w:val="002C136D"/>
    <w:rsid w:val="002C1AA0"/>
    <w:rsid w:val="002C39A1"/>
    <w:rsid w:val="002C41F1"/>
    <w:rsid w:val="002C5ED6"/>
    <w:rsid w:val="002C62D9"/>
    <w:rsid w:val="002C68AF"/>
    <w:rsid w:val="002C6A02"/>
    <w:rsid w:val="002C6AB6"/>
    <w:rsid w:val="002C798E"/>
    <w:rsid w:val="002D0496"/>
    <w:rsid w:val="002D35AD"/>
    <w:rsid w:val="002D3DD4"/>
    <w:rsid w:val="002E187D"/>
    <w:rsid w:val="002E3836"/>
    <w:rsid w:val="002E53CE"/>
    <w:rsid w:val="002F02BC"/>
    <w:rsid w:val="002F0770"/>
    <w:rsid w:val="002F0981"/>
    <w:rsid w:val="002F2DC6"/>
    <w:rsid w:val="002F3A4B"/>
    <w:rsid w:val="002F688D"/>
    <w:rsid w:val="002F6920"/>
    <w:rsid w:val="002F7011"/>
    <w:rsid w:val="0030006B"/>
    <w:rsid w:val="00300418"/>
    <w:rsid w:val="00300717"/>
    <w:rsid w:val="003010EA"/>
    <w:rsid w:val="003027F1"/>
    <w:rsid w:val="00304DB4"/>
    <w:rsid w:val="00305433"/>
    <w:rsid w:val="00310D8B"/>
    <w:rsid w:val="0031171D"/>
    <w:rsid w:val="00314791"/>
    <w:rsid w:val="0031535A"/>
    <w:rsid w:val="00315698"/>
    <w:rsid w:val="0031672F"/>
    <w:rsid w:val="00316973"/>
    <w:rsid w:val="00317462"/>
    <w:rsid w:val="0031763C"/>
    <w:rsid w:val="00320657"/>
    <w:rsid w:val="003320FB"/>
    <w:rsid w:val="003359B9"/>
    <w:rsid w:val="00335A34"/>
    <w:rsid w:val="003360EA"/>
    <w:rsid w:val="003376E6"/>
    <w:rsid w:val="0034090E"/>
    <w:rsid w:val="00341787"/>
    <w:rsid w:val="0034234F"/>
    <w:rsid w:val="00342546"/>
    <w:rsid w:val="00342991"/>
    <w:rsid w:val="00344C0F"/>
    <w:rsid w:val="00345164"/>
    <w:rsid w:val="00346BFE"/>
    <w:rsid w:val="003527C9"/>
    <w:rsid w:val="003531F1"/>
    <w:rsid w:val="0035417E"/>
    <w:rsid w:val="00357B16"/>
    <w:rsid w:val="003606FA"/>
    <w:rsid w:val="00362FC7"/>
    <w:rsid w:val="0036367D"/>
    <w:rsid w:val="003636CD"/>
    <w:rsid w:val="00364090"/>
    <w:rsid w:val="003647EA"/>
    <w:rsid w:val="00364E9D"/>
    <w:rsid w:val="00366FEF"/>
    <w:rsid w:val="00367324"/>
    <w:rsid w:val="00370C63"/>
    <w:rsid w:val="00371578"/>
    <w:rsid w:val="00371B3F"/>
    <w:rsid w:val="003721E8"/>
    <w:rsid w:val="0037240C"/>
    <w:rsid w:val="00372F28"/>
    <w:rsid w:val="003767BD"/>
    <w:rsid w:val="003802CB"/>
    <w:rsid w:val="00380559"/>
    <w:rsid w:val="003826C2"/>
    <w:rsid w:val="00383F59"/>
    <w:rsid w:val="00386637"/>
    <w:rsid w:val="003874C3"/>
    <w:rsid w:val="00390D4D"/>
    <w:rsid w:val="003918D6"/>
    <w:rsid w:val="0039489C"/>
    <w:rsid w:val="00396256"/>
    <w:rsid w:val="003975BE"/>
    <w:rsid w:val="00397ADA"/>
    <w:rsid w:val="003A140F"/>
    <w:rsid w:val="003A2384"/>
    <w:rsid w:val="003A2B5B"/>
    <w:rsid w:val="003A3D84"/>
    <w:rsid w:val="003A4236"/>
    <w:rsid w:val="003A5786"/>
    <w:rsid w:val="003B0E63"/>
    <w:rsid w:val="003B3F91"/>
    <w:rsid w:val="003B61CE"/>
    <w:rsid w:val="003B66B7"/>
    <w:rsid w:val="003B6BD2"/>
    <w:rsid w:val="003B7B56"/>
    <w:rsid w:val="003C03CB"/>
    <w:rsid w:val="003C2C2F"/>
    <w:rsid w:val="003C324D"/>
    <w:rsid w:val="003C372B"/>
    <w:rsid w:val="003C6B51"/>
    <w:rsid w:val="003C6D5C"/>
    <w:rsid w:val="003D034B"/>
    <w:rsid w:val="003D128F"/>
    <w:rsid w:val="003D4220"/>
    <w:rsid w:val="003D4EFA"/>
    <w:rsid w:val="003D50AE"/>
    <w:rsid w:val="003D5B88"/>
    <w:rsid w:val="003D7FBB"/>
    <w:rsid w:val="003E00CC"/>
    <w:rsid w:val="003E11DE"/>
    <w:rsid w:val="003E11DF"/>
    <w:rsid w:val="003E12F2"/>
    <w:rsid w:val="003E1504"/>
    <w:rsid w:val="003E1EF4"/>
    <w:rsid w:val="003E2F36"/>
    <w:rsid w:val="003E3279"/>
    <w:rsid w:val="003E32AB"/>
    <w:rsid w:val="003E41BC"/>
    <w:rsid w:val="003E53F0"/>
    <w:rsid w:val="003E58BB"/>
    <w:rsid w:val="003E5CCE"/>
    <w:rsid w:val="003E72F9"/>
    <w:rsid w:val="003F1399"/>
    <w:rsid w:val="003F1D5D"/>
    <w:rsid w:val="003F3DD1"/>
    <w:rsid w:val="003F44DA"/>
    <w:rsid w:val="003F483A"/>
    <w:rsid w:val="003F56B6"/>
    <w:rsid w:val="003F60AE"/>
    <w:rsid w:val="003F63A8"/>
    <w:rsid w:val="003F72CE"/>
    <w:rsid w:val="003F76D9"/>
    <w:rsid w:val="00400D4D"/>
    <w:rsid w:val="004021A4"/>
    <w:rsid w:val="00404193"/>
    <w:rsid w:val="00405DE9"/>
    <w:rsid w:val="00405FEA"/>
    <w:rsid w:val="00406588"/>
    <w:rsid w:val="0040729B"/>
    <w:rsid w:val="00412024"/>
    <w:rsid w:val="00412890"/>
    <w:rsid w:val="00412903"/>
    <w:rsid w:val="00412D53"/>
    <w:rsid w:val="00414825"/>
    <w:rsid w:val="004153E4"/>
    <w:rsid w:val="004161EF"/>
    <w:rsid w:val="0041664D"/>
    <w:rsid w:val="00420451"/>
    <w:rsid w:val="00421107"/>
    <w:rsid w:val="004225AD"/>
    <w:rsid w:val="00425B3A"/>
    <w:rsid w:val="00425F4C"/>
    <w:rsid w:val="0043003E"/>
    <w:rsid w:val="00430C09"/>
    <w:rsid w:val="00430C77"/>
    <w:rsid w:val="00431487"/>
    <w:rsid w:val="00431F6A"/>
    <w:rsid w:val="00433B6F"/>
    <w:rsid w:val="00441DD0"/>
    <w:rsid w:val="00442044"/>
    <w:rsid w:val="004422A9"/>
    <w:rsid w:val="0044448D"/>
    <w:rsid w:val="00445C6F"/>
    <w:rsid w:val="004468E5"/>
    <w:rsid w:val="004504C5"/>
    <w:rsid w:val="00451A7A"/>
    <w:rsid w:val="00453782"/>
    <w:rsid w:val="00454450"/>
    <w:rsid w:val="00455041"/>
    <w:rsid w:val="0045661E"/>
    <w:rsid w:val="0046157D"/>
    <w:rsid w:val="00462A2B"/>
    <w:rsid w:val="004631FD"/>
    <w:rsid w:val="004642B5"/>
    <w:rsid w:val="0046454F"/>
    <w:rsid w:val="00466456"/>
    <w:rsid w:val="0046690D"/>
    <w:rsid w:val="00466D97"/>
    <w:rsid w:val="0047028A"/>
    <w:rsid w:val="00470544"/>
    <w:rsid w:val="00470D7C"/>
    <w:rsid w:val="0047179E"/>
    <w:rsid w:val="00471C8B"/>
    <w:rsid w:val="00472AE1"/>
    <w:rsid w:val="004770DC"/>
    <w:rsid w:val="00477557"/>
    <w:rsid w:val="00477B7F"/>
    <w:rsid w:val="00477CFB"/>
    <w:rsid w:val="00480326"/>
    <w:rsid w:val="0048151D"/>
    <w:rsid w:val="00482A53"/>
    <w:rsid w:val="00484198"/>
    <w:rsid w:val="004845CB"/>
    <w:rsid w:val="00484739"/>
    <w:rsid w:val="0048518E"/>
    <w:rsid w:val="0048799E"/>
    <w:rsid w:val="004912FB"/>
    <w:rsid w:val="00491F0C"/>
    <w:rsid w:val="00493233"/>
    <w:rsid w:val="0049341D"/>
    <w:rsid w:val="00493905"/>
    <w:rsid w:val="00494034"/>
    <w:rsid w:val="0049414E"/>
    <w:rsid w:val="00496E7C"/>
    <w:rsid w:val="004A005A"/>
    <w:rsid w:val="004A1266"/>
    <w:rsid w:val="004A3471"/>
    <w:rsid w:val="004A34A1"/>
    <w:rsid w:val="004A41E3"/>
    <w:rsid w:val="004A4910"/>
    <w:rsid w:val="004A5474"/>
    <w:rsid w:val="004A58B9"/>
    <w:rsid w:val="004A6B2C"/>
    <w:rsid w:val="004A7E05"/>
    <w:rsid w:val="004B3C78"/>
    <w:rsid w:val="004B4243"/>
    <w:rsid w:val="004B443C"/>
    <w:rsid w:val="004B66E0"/>
    <w:rsid w:val="004B7A72"/>
    <w:rsid w:val="004C0417"/>
    <w:rsid w:val="004C04D8"/>
    <w:rsid w:val="004C0EB3"/>
    <w:rsid w:val="004C371E"/>
    <w:rsid w:val="004C3A2B"/>
    <w:rsid w:val="004C4F44"/>
    <w:rsid w:val="004C7A5A"/>
    <w:rsid w:val="004C7DA9"/>
    <w:rsid w:val="004D0096"/>
    <w:rsid w:val="004D0238"/>
    <w:rsid w:val="004D0C29"/>
    <w:rsid w:val="004D1033"/>
    <w:rsid w:val="004D1F1B"/>
    <w:rsid w:val="004D2A04"/>
    <w:rsid w:val="004D2C61"/>
    <w:rsid w:val="004D3734"/>
    <w:rsid w:val="004D42FC"/>
    <w:rsid w:val="004D469C"/>
    <w:rsid w:val="004D568D"/>
    <w:rsid w:val="004D5FCC"/>
    <w:rsid w:val="004D6197"/>
    <w:rsid w:val="004D76D4"/>
    <w:rsid w:val="004E1D52"/>
    <w:rsid w:val="004E28EA"/>
    <w:rsid w:val="004E4077"/>
    <w:rsid w:val="004E42DC"/>
    <w:rsid w:val="004E5D0C"/>
    <w:rsid w:val="004E6805"/>
    <w:rsid w:val="004E6D26"/>
    <w:rsid w:val="004E70A9"/>
    <w:rsid w:val="004E7311"/>
    <w:rsid w:val="004E771D"/>
    <w:rsid w:val="004F02F9"/>
    <w:rsid w:val="004F0CF4"/>
    <w:rsid w:val="004F1941"/>
    <w:rsid w:val="004F2169"/>
    <w:rsid w:val="004F3DB1"/>
    <w:rsid w:val="004F5CAC"/>
    <w:rsid w:val="004F626A"/>
    <w:rsid w:val="00502514"/>
    <w:rsid w:val="00503F54"/>
    <w:rsid w:val="00504781"/>
    <w:rsid w:val="00506C22"/>
    <w:rsid w:val="00506E9C"/>
    <w:rsid w:val="00514CB7"/>
    <w:rsid w:val="0051582E"/>
    <w:rsid w:val="00515AFF"/>
    <w:rsid w:val="00516B5D"/>
    <w:rsid w:val="00517E96"/>
    <w:rsid w:val="00520713"/>
    <w:rsid w:val="00520C0F"/>
    <w:rsid w:val="005217A7"/>
    <w:rsid w:val="00522225"/>
    <w:rsid w:val="00522EF7"/>
    <w:rsid w:val="00522F26"/>
    <w:rsid w:val="00523552"/>
    <w:rsid w:val="00523750"/>
    <w:rsid w:val="00526589"/>
    <w:rsid w:val="00526E83"/>
    <w:rsid w:val="005279E7"/>
    <w:rsid w:val="00527CE8"/>
    <w:rsid w:val="00530AA1"/>
    <w:rsid w:val="0053148F"/>
    <w:rsid w:val="005318BF"/>
    <w:rsid w:val="00532150"/>
    <w:rsid w:val="00533227"/>
    <w:rsid w:val="00533419"/>
    <w:rsid w:val="00533812"/>
    <w:rsid w:val="00533C29"/>
    <w:rsid w:val="00535262"/>
    <w:rsid w:val="00535782"/>
    <w:rsid w:val="00535E77"/>
    <w:rsid w:val="0053640B"/>
    <w:rsid w:val="00536968"/>
    <w:rsid w:val="005407AC"/>
    <w:rsid w:val="00541F76"/>
    <w:rsid w:val="0054295F"/>
    <w:rsid w:val="005440BA"/>
    <w:rsid w:val="005441D0"/>
    <w:rsid w:val="0054764F"/>
    <w:rsid w:val="005506B9"/>
    <w:rsid w:val="00550779"/>
    <w:rsid w:val="00551428"/>
    <w:rsid w:val="005519F2"/>
    <w:rsid w:val="005523D3"/>
    <w:rsid w:val="005523EE"/>
    <w:rsid w:val="00552C68"/>
    <w:rsid w:val="00553371"/>
    <w:rsid w:val="00554333"/>
    <w:rsid w:val="00554782"/>
    <w:rsid w:val="00557F86"/>
    <w:rsid w:val="00560C49"/>
    <w:rsid w:val="00560D8A"/>
    <w:rsid w:val="00561408"/>
    <w:rsid w:val="00562F33"/>
    <w:rsid w:val="00563FA6"/>
    <w:rsid w:val="00564F06"/>
    <w:rsid w:val="00572592"/>
    <w:rsid w:val="00573A4F"/>
    <w:rsid w:val="00575E40"/>
    <w:rsid w:val="005763E7"/>
    <w:rsid w:val="00581D4F"/>
    <w:rsid w:val="0058205C"/>
    <w:rsid w:val="00582F6D"/>
    <w:rsid w:val="00583E04"/>
    <w:rsid w:val="00585124"/>
    <w:rsid w:val="00585177"/>
    <w:rsid w:val="0058600B"/>
    <w:rsid w:val="005860C6"/>
    <w:rsid w:val="00590B11"/>
    <w:rsid w:val="00594B40"/>
    <w:rsid w:val="00595ADF"/>
    <w:rsid w:val="005A1222"/>
    <w:rsid w:val="005A12E5"/>
    <w:rsid w:val="005A1386"/>
    <w:rsid w:val="005A312D"/>
    <w:rsid w:val="005A3E78"/>
    <w:rsid w:val="005A5259"/>
    <w:rsid w:val="005A6B29"/>
    <w:rsid w:val="005A7CB3"/>
    <w:rsid w:val="005B0983"/>
    <w:rsid w:val="005B0E56"/>
    <w:rsid w:val="005B4E20"/>
    <w:rsid w:val="005B50D8"/>
    <w:rsid w:val="005B6360"/>
    <w:rsid w:val="005B7CBA"/>
    <w:rsid w:val="005C1143"/>
    <w:rsid w:val="005C36B1"/>
    <w:rsid w:val="005C3E3E"/>
    <w:rsid w:val="005C507D"/>
    <w:rsid w:val="005C5B71"/>
    <w:rsid w:val="005D067D"/>
    <w:rsid w:val="005D0EB9"/>
    <w:rsid w:val="005D1E6F"/>
    <w:rsid w:val="005D2017"/>
    <w:rsid w:val="005D494C"/>
    <w:rsid w:val="005D4C3C"/>
    <w:rsid w:val="005D5398"/>
    <w:rsid w:val="005D78C0"/>
    <w:rsid w:val="005D79AC"/>
    <w:rsid w:val="005E09C6"/>
    <w:rsid w:val="005E279D"/>
    <w:rsid w:val="005E29B5"/>
    <w:rsid w:val="005E2CEB"/>
    <w:rsid w:val="005E5475"/>
    <w:rsid w:val="005E78DD"/>
    <w:rsid w:val="005F2893"/>
    <w:rsid w:val="005F3020"/>
    <w:rsid w:val="005F41AE"/>
    <w:rsid w:val="005F62C5"/>
    <w:rsid w:val="005F7F4C"/>
    <w:rsid w:val="00605093"/>
    <w:rsid w:val="0060561D"/>
    <w:rsid w:val="006068ED"/>
    <w:rsid w:val="00606EA3"/>
    <w:rsid w:val="00607308"/>
    <w:rsid w:val="00607CE7"/>
    <w:rsid w:val="0061112A"/>
    <w:rsid w:val="00612751"/>
    <w:rsid w:val="006143E3"/>
    <w:rsid w:val="00616972"/>
    <w:rsid w:val="006227DF"/>
    <w:rsid w:val="006239C0"/>
    <w:rsid w:val="00623DC7"/>
    <w:rsid w:val="00624F03"/>
    <w:rsid w:val="00625271"/>
    <w:rsid w:val="00625D74"/>
    <w:rsid w:val="00626D83"/>
    <w:rsid w:val="0062784C"/>
    <w:rsid w:val="00627B64"/>
    <w:rsid w:val="00633692"/>
    <w:rsid w:val="006347BF"/>
    <w:rsid w:val="00636878"/>
    <w:rsid w:val="006375FD"/>
    <w:rsid w:val="006376AA"/>
    <w:rsid w:val="00641B30"/>
    <w:rsid w:val="00641C1A"/>
    <w:rsid w:val="00643B7D"/>
    <w:rsid w:val="00643DEF"/>
    <w:rsid w:val="006471B7"/>
    <w:rsid w:val="00647381"/>
    <w:rsid w:val="006505D5"/>
    <w:rsid w:val="00650B28"/>
    <w:rsid w:val="00652094"/>
    <w:rsid w:val="00654345"/>
    <w:rsid w:val="0065497C"/>
    <w:rsid w:val="00654BE6"/>
    <w:rsid w:val="00655035"/>
    <w:rsid w:val="006570DA"/>
    <w:rsid w:val="00657B0C"/>
    <w:rsid w:val="00657FAE"/>
    <w:rsid w:val="00660C2A"/>
    <w:rsid w:val="00661B90"/>
    <w:rsid w:val="00662F9A"/>
    <w:rsid w:val="006641ED"/>
    <w:rsid w:val="00670168"/>
    <w:rsid w:val="006725AC"/>
    <w:rsid w:val="00672FF9"/>
    <w:rsid w:val="0067355B"/>
    <w:rsid w:val="00676788"/>
    <w:rsid w:val="0068268E"/>
    <w:rsid w:val="00683569"/>
    <w:rsid w:val="00683BED"/>
    <w:rsid w:val="00684E50"/>
    <w:rsid w:val="006869FF"/>
    <w:rsid w:val="00687275"/>
    <w:rsid w:val="00690D51"/>
    <w:rsid w:val="006923A8"/>
    <w:rsid w:val="00692452"/>
    <w:rsid w:val="00692760"/>
    <w:rsid w:val="00694034"/>
    <w:rsid w:val="00696B0E"/>
    <w:rsid w:val="006973BA"/>
    <w:rsid w:val="00697555"/>
    <w:rsid w:val="006A3EDD"/>
    <w:rsid w:val="006A6C32"/>
    <w:rsid w:val="006A71C2"/>
    <w:rsid w:val="006B4647"/>
    <w:rsid w:val="006B62EF"/>
    <w:rsid w:val="006C03C7"/>
    <w:rsid w:val="006C04C7"/>
    <w:rsid w:val="006C213B"/>
    <w:rsid w:val="006C259C"/>
    <w:rsid w:val="006C405C"/>
    <w:rsid w:val="006C4143"/>
    <w:rsid w:val="006C58A5"/>
    <w:rsid w:val="006C5AEB"/>
    <w:rsid w:val="006D04FC"/>
    <w:rsid w:val="006D1F7A"/>
    <w:rsid w:val="006D2592"/>
    <w:rsid w:val="006D2CBD"/>
    <w:rsid w:val="006D474D"/>
    <w:rsid w:val="006D567F"/>
    <w:rsid w:val="006D6D39"/>
    <w:rsid w:val="006E20BD"/>
    <w:rsid w:val="006E23B9"/>
    <w:rsid w:val="006E374A"/>
    <w:rsid w:val="006E3BF0"/>
    <w:rsid w:val="006E4F1F"/>
    <w:rsid w:val="006E55BF"/>
    <w:rsid w:val="006E6DCC"/>
    <w:rsid w:val="006E759C"/>
    <w:rsid w:val="006E7A8A"/>
    <w:rsid w:val="006F1B09"/>
    <w:rsid w:val="006F2798"/>
    <w:rsid w:val="006F4DBB"/>
    <w:rsid w:val="00700305"/>
    <w:rsid w:val="00703AAF"/>
    <w:rsid w:val="007040A4"/>
    <w:rsid w:val="00704A22"/>
    <w:rsid w:val="00704AF7"/>
    <w:rsid w:val="00706247"/>
    <w:rsid w:val="00706648"/>
    <w:rsid w:val="00706655"/>
    <w:rsid w:val="007072CB"/>
    <w:rsid w:val="00707902"/>
    <w:rsid w:val="00707A44"/>
    <w:rsid w:val="00711E84"/>
    <w:rsid w:val="00712197"/>
    <w:rsid w:val="007123B5"/>
    <w:rsid w:val="00712486"/>
    <w:rsid w:val="00713253"/>
    <w:rsid w:val="00713F58"/>
    <w:rsid w:val="007144C4"/>
    <w:rsid w:val="00714DD6"/>
    <w:rsid w:val="00714F53"/>
    <w:rsid w:val="00715E93"/>
    <w:rsid w:val="0071653F"/>
    <w:rsid w:val="00720999"/>
    <w:rsid w:val="00721E05"/>
    <w:rsid w:val="0072299C"/>
    <w:rsid w:val="00722E41"/>
    <w:rsid w:val="00724FD8"/>
    <w:rsid w:val="00726487"/>
    <w:rsid w:val="00727535"/>
    <w:rsid w:val="00727545"/>
    <w:rsid w:val="00727B2A"/>
    <w:rsid w:val="00727E9F"/>
    <w:rsid w:val="00732603"/>
    <w:rsid w:val="00733060"/>
    <w:rsid w:val="00733852"/>
    <w:rsid w:val="00733D90"/>
    <w:rsid w:val="00733F0E"/>
    <w:rsid w:val="0073609D"/>
    <w:rsid w:val="00742642"/>
    <w:rsid w:val="007445B5"/>
    <w:rsid w:val="007451D1"/>
    <w:rsid w:val="0074538C"/>
    <w:rsid w:val="00745CB1"/>
    <w:rsid w:val="00745DD2"/>
    <w:rsid w:val="00746F28"/>
    <w:rsid w:val="00750A56"/>
    <w:rsid w:val="00751976"/>
    <w:rsid w:val="00751D62"/>
    <w:rsid w:val="0075321E"/>
    <w:rsid w:val="0075343D"/>
    <w:rsid w:val="007534A7"/>
    <w:rsid w:val="007553C9"/>
    <w:rsid w:val="007569AB"/>
    <w:rsid w:val="00760CAC"/>
    <w:rsid w:val="0076361F"/>
    <w:rsid w:val="00764FE6"/>
    <w:rsid w:val="00766035"/>
    <w:rsid w:val="00766846"/>
    <w:rsid w:val="00771275"/>
    <w:rsid w:val="00771BAD"/>
    <w:rsid w:val="007761DC"/>
    <w:rsid w:val="007765BF"/>
    <w:rsid w:val="00777E23"/>
    <w:rsid w:val="00780797"/>
    <w:rsid w:val="007824B1"/>
    <w:rsid w:val="00786411"/>
    <w:rsid w:val="00787122"/>
    <w:rsid w:val="007903EA"/>
    <w:rsid w:val="00790E24"/>
    <w:rsid w:val="00792399"/>
    <w:rsid w:val="00792BFE"/>
    <w:rsid w:val="0079341A"/>
    <w:rsid w:val="007934B9"/>
    <w:rsid w:val="007950E8"/>
    <w:rsid w:val="007A04E7"/>
    <w:rsid w:val="007A10AF"/>
    <w:rsid w:val="007A1814"/>
    <w:rsid w:val="007A235E"/>
    <w:rsid w:val="007A74FB"/>
    <w:rsid w:val="007B2638"/>
    <w:rsid w:val="007B26CE"/>
    <w:rsid w:val="007B3C6D"/>
    <w:rsid w:val="007B56AC"/>
    <w:rsid w:val="007C00D4"/>
    <w:rsid w:val="007C0457"/>
    <w:rsid w:val="007C0612"/>
    <w:rsid w:val="007C17D9"/>
    <w:rsid w:val="007C1966"/>
    <w:rsid w:val="007C26F6"/>
    <w:rsid w:val="007C48BE"/>
    <w:rsid w:val="007C4933"/>
    <w:rsid w:val="007C5922"/>
    <w:rsid w:val="007C67F5"/>
    <w:rsid w:val="007C7958"/>
    <w:rsid w:val="007D0D1F"/>
    <w:rsid w:val="007D232E"/>
    <w:rsid w:val="007D2564"/>
    <w:rsid w:val="007D314F"/>
    <w:rsid w:val="007D384B"/>
    <w:rsid w:val="007D471B"/>
    <w:rsid w:val="007D4B3A"/>
    <w:rsid w:val="007D6626"/>
    <w:rsid w:val="007D728E"/>
    <w:rsid w:val="007E01E1"/>
    <w:rsid w:val="007E2122"/>
    <w:rsid w:val="007E568F"/>
    <w:rsid w:val="007E6666"/>
    <w:rsid w:val="007E6E71"/>
    <w:rsid w:val="007E7D21"/>
    <w:rsid w:val="007F04EB"/>
    <w:rsid w:val="007F3A1D"/>
    <w:rsid w:val="007F7098"/>
    <w:rsid w:val="007F7446"/>
    <w:rsid w:val="007F7997"/>
    <w:rsid w:val="00803A6B"/>
    <w:rsid w:val="00803B12"/>
    <w:rsid w:val="00803CBD"/>
    <w:rsid w:val="008045CD"/>
    <w:rsid w:val="0080495B"/>
    <w:rsid w:val="00804F36"/>
    <w:rsid w:val="0080780A"/>
    <w:rsid w:val="008130DC"/>
    <w:rsid w:val="0081462E"/>
    <w:rsid w:val="00814A7C"/>
    <w:rsid w:val="00816200"/>
    <w:rsid w:val="00816E9D"/>
    <w:rsid w:val="0082011E"/>
    <w:rsid w:val="00823721"/>
    <w:rsid w:val="00823B95"/>
    <w:rsid w:val="008255D3"/>
    <w:rsid w:val="0083350C"/>
    <w:rsid w:val="0083646B"/>
    <w:rsid w:val="0084023E"/>
    <w:rsid w:val="0084278F"/>
    <w:rsid w:val="00843E98"/>
    <w:rsid w:val="00845773"/>
    <w:rsid w:val="008467AF"/>
    <w:rsid w:val="00852E43"/>
    <w:rsid w:val="00854C55"/>
    <w:rsid w:val="0085673A"/>
    <w:rsid w:val="0085695F"/>
    <w:rsid w:val="0085722A"/>
    <w:rsid w:val="008609EF"/>
    <w:rsid w:val="00861945"/>
    <w:rsid w:val="00861B36"/>
    <w:rsid w:val="00863A77"/>
    <w:rsid w:val="008644E3"/>
    <w:rsid w:val="00864542"/>
    <w:rsid w:val="008645BE"/>
    <w:rsid w:val="00865AEC"/>
    <w:rsid w:val="00866ACB"/>
    <w:rsid w:val="00866F99"/>
    <w:rsid w:val="00867ADD"/>
    <w:rsid w:val="0087043D"/>
    <w:rsid w:val="0087086F"/>
    <w:rsid w:val="008715C7"/>
    <w:rsid w:val="00873212"/>
    <w:rsid w:val="00877B71"/>
    <w:rsid w:val="0088092E"/>
    <w:rsid w:val="00881C73"/>
    <w:rsid w:val="008827F7"/>
    <w:rsid w:val="00883DCD"/>
    <w:rsid w:val="0088495E"/>
    <w:rsid w:val="008863E1"/>
    <w:rsid w:val="008913E9"/>
    <w:rsid w:val="00891A43"/>
    <w:rsid w:val="00892876"/>
    <w:rsid w:val="008932E1"/>
    <w:rsid w:val="00894D64"/>
    <w:rsid w:val="008A19A8"/>
    <w:rsid w:val="008A1A9E"/>
    <w:rsid w:val="008A35D9"/>
    <w:rsid w:val="008A5DCD"/>
    <w:rsid w:val="008A69A2"/>
    <w:rsid w:val="008A6F71"/>
    <w:rsid w:val="008A72C9"/>
    <w:rsid w:val="008A7541"/>
    <w:rsid w:val="008A77FA"/>
    <w:rsid w:val="008A7A00"/>
    <w:rsid w:val="008A7CC4"/>
    <w:rsid w:val="008B03CE"/>
    <w:rsid w:val="008B09E8"/>
    <w:rsid w:val="008B3ADB"/>
    <w:rsid w:val="008B55C6"/>
    <w:rsid w:val="008B6D78"/>
    <w:rsid w:val="008B6D8A"/>
    <w:rsid w:val="008B7A6F"/>
    <w:rsid w:val="008C052F"/>
    <w:rsid w:val="008C13E6"/>
    <w:rsid w:val="008C1864"/>
    <w:rsid w:val="008C28BB"/>
    <w:rsid w:val="008C2C5C"/>
    <w:rsid w:val="008C2E6A"/>
    <w:rsid w:val="008C2FE2"/>
    <w:rsid w:val="008C5634"/>
    <w:rsid w:val="008C5ED8"/>
    <w:rsid w:val="008C7669"/>
    <w:rsid w:val="008C7784"/>
    <w:rsid w:val="008D0B21"/>
    <w:rsid w:val="008D1D11"/>
    <w:rsid w:val="008D23EF"/>
    <w:rsid w:val="008D3933"/>
    <w:rsid w:val="008D4F86"/>
    <w:rsid w:val="008D501B"/>
    <w:rsid w:val="008D561F"/>
    <w:rsid w:val="008D5B1F"/>
    <w:rsid w:val="008D6280"/>
    <w:rsid w:val="008E0686"/>
    <w:rsid w:val="008E0BFA"/>
    <w:rsid w:val="008E12C7"/>
    <w:rsid w:val="008E5DD3"/>
    <w:rsid w:val="008E61F9"/>
    <w:rsid w:val="008E6AEE"/>
    <w:rsid w:val="008E6D5A"/>
    <w:rsid w:val="008E6F26"/>
    <w:rsid w:val="008E6FE8"/>
    <w:rsid w:val="008F01D3"/>
    <w:rsid w:val="008F08DC"/>
    <w:rsid w:val="008F7C53"/>
    <w:rsid w:val="009019B8"/>
    <w:rsid w:val="0090348A"/>
    <w:rsid w:val="009059F7"/>
    <w:rsid w:val="00911539"/>
    <w:rsid w:val="00911A1D"/>
    <w:rsid w:val="00913515"/>
    <w:rsid w:val="009147CB"/>
    <w:rsid w:val="009151C1"/>
    <w:rsid w:val="009154E3"/>
    <w:rsid w:val="009169DF"/>
    <w:rsid w:val="009206D7"/>
    <w:rsid w:val="00922F3B"/>
    <w:rsid w:val="00924FFA"/>
    <w:rsid w:val="00925CC3"/>
    <w:rsid w:val="00925F2A"/>
    <w:rsid w:val="00926BE5"/>
    <w:rsid w:val="009275DD"/>
    <w:rsid w:val="00927D6F"/>
    <w:rsid w:val="00931791"/>
    <w:rsid w:val="009351FD"/>
    <w:rsid w:val="0093549C"/>
    <w:rsid w:val="00940236"/>
    <w:rsid w:val="009408F3"/>
    <w:rsid w:val="00940A23"/>
    <w:rsid w:val="00940A80"/>
    <w:rsid w:val="00941549"/>
    <w:rsid w:val="009425D5"/>
    <w:rsid w:val="00942F3E"/>
    <w:rsid w:val="0094491C"/>
    <w:rsid w:val="00945808"/>
    <w:rsid w:val="00945E1A"/>
    <w:rsid w:val="00945E6B"/>
    <w:rsid w:val="009466B7"/>
    <w:rsid w:val="00946AB1"/>
    <w:rsid w:val="00951AD7"/>
    <w:rsid w:val="00952122"/>
    <w:rsid w:val="009543ED"/>
    <w:rsid w:val="00955975"/>
    <w:rsid w:val="00957161"/>
    <w:rsid w:val="0096083E"/>
    <w:rsid w:val="00960E55"/>
    <w:rsid w:val="0096142F"/>
    <w:rsid w:val="00961C69"/>
    <w:rsid w:val="0096231B"/>
    <w:rsid w:val="00962728"/>
    <w:rsid w:val="00962762"/>
    <w:rsid w:val="00963187"/>
    <w:rsid w:val="00963F1A"/>
    <w:rsid w:val="0096546F"/>
    <w:rsid w:val="00966D8D"/>
    <w:rsid w:val="00966DCB"/>
    <w:rsid w:val="00967263"/>
    <w:rsid w:val="00967D93"/>
    <w:rsid w:val="00967E0D"/>
    <w:rsid w:val="00970899"/>
    <w:rsid w:val="00970DAE"/>
    <w:rsid w:val="00970FCF"/>
    <w:rsid w:val="0097186B"/>
    <w:rsid w:val="00972E52"/>
    <w:rsid w:val="00974B8F"/>
    <w:rsid w:val="009752C5"/>
    <w:rsid w:val="00976EB3"/>
    <w:rsid w:val="00977B8D"/>
    <w:rsid w:val="00977E2F"/>
    <w:rsid w:val="00977EA4"/>
    <w:rsid w:val="00977F24"/>
    <w:rsid w:val="00980F5D"/>
    <w:rsid w:val="00982AE4"/>
    <w:rsid w:val="00983968"/>
    <w:rsid w:val="00983D85"/>
    <w:rsid w:val="00985467"/>
    <w:rsid w:val="00985562"/>
    <w:rsid w:val="009856A9"/>
    <w:rsid w:val="009868C1"/>
    <w:rsid w:val="00991DA3"/>
    <w:rsid w:val="009932C7"/>
    <w:rsid w:val="0099613E"/>
    <w:rsid w:val="0099704D"/>
    <w:rsid w:val="009A043A"/>
    <w:rsid w:val="009A2AFE"/>
    <w:rsid w:val="009A4C23"/>
    <w:rsid w:val="009A5A74"/>
    <w:rsid w:val="009A6823"/>
    <w:rsid w:val="009A71F6"/>
    <w:rsid w:val="009A7560"/>
    <w:rsid w:val="009A7B10"/>
    <w:rsid w:val="009B0386"/>
    <w:rsid w:val="009B0FD0"/>
    <w:rsid w:val="009B1462"/>
    <w:rsid w:val="009B4289"/>
    <w:rsid w:val="009B524A"/>
    <w:rsid w:val="009B5A80"/>
    <w:rsid w:val="009B6D4B"/>
    <w:rsid w:val="009B7033"/>
    <w:rsid w:val="009B7A29"/>
    <w:rsid w:val="009C0A6A"/>
    <w:rsid w:val="009C2C44"/>
    <w:rsid w:val="009D02FC"/>
    <w:rsid w:val="009D0763"/>
    <w:rsid w:val="009D1A25"/>
    <w:rsid w:val="009D23FA"/>
    <w:rsid w:val="009D31BE"/>
    <w:rsid w:val="009D4749"/>
    <w:rsid w:val="009D553B"/>
    <w:rsid w:val="009D6AA0"/>
    <w:rsid w:val="009D6F5B"/>
    <w:rsid w:val="009D7DFF"/>
    <w:rsid w:val="009E0266"/>
    <w:rsid w:val="009E03CA"/>
    <w:rsid w:val="009E08C2"/>
    <w:rsid w:val="009E1B76"/>
    <w:rsid w:val="009E1E68"/>
    <w:rsid w:val="009E2094"/>
    <w:rsid w:val="009E23A8"/>
    <w:rsid w:val="009E26B5"/>
    <w:rsid w:val="009E2B61"/>
    <w:rsid w:val="009E2EF4"/>
    <w:rsid w:val="009E3263"/>
    <w:rsid w:val="009E45A0"/>
    <w:rsid w:val="009E543A"/>
    <w:rsid w:val="009E7BD7"/>
    <w:rsid w:val="009F1173"/>
    <w:rsid w:val="009F1922"/>
    <w:rsid w:val="009F2FC6"/>
    <w:rsid w:val="009F3205"/>
    <w:rsid w:val="009F3F44"/>
    <w:rsid w:val="009F6414"/>
    <w:rsid w:val="00A02061"/>
    <w:rsid w:val="00A020BE"/>
    <w:rsid w:val="00A0256A"/>
    <w:rsid w:val="00A05DE8"/>
    <w:rsid w:val="00A07134"/>
    <w:rsid w:val="00A07449"/>
    <w:rsid w:val="00A07CCF"/>
    <w:rsid w:val="00A11EAD"/>
    <w:rsid w:val="00A11FFD"/>
    <w:rsid w:val="00A1229E"/>
    <w:rsid w:val="00A12BEE"/>
    <w:rsid w:val="00A133E5"/>
    <w:rsid w:val="00A13A09"/>
    <w:rsid w:val="00A14A1D"/>
    <w:rsid w:val="00A16A62"/>
    <w:rsid w:val="00A20033"/>
    <w:rsid w:val="00A212A2"/>
    <w:rsid w:val="00A221F7"/>
    <w:rsid w:val="00A22C32"/>
    <w:rsid w:val="00A24391"/>
    <w:rsid w:val="00A250F9"/>
    <w:rsid w:val="00A25BE4"/>
    <w:rsid w:val="00A31416"/>
    <w:rsid w:val="00A31A9C"/>
    <w:rsid w:val="00A32486"/>
    <w:rsid w:val="00A337CC"/>
    <w:rsid w:val="00A33B92"/>
    <w:rsid w:val="00A36AA4"/>
    <w:rsid w:val="00A37CBA"/>
    <w:rsid w:val="00A40205"/>
    <w:rsid w:val="00A413F4"/>
    <w:rsid w:val="00A43FB0"/>
    <w:rsid w:val="00A4401F"/>
    <w:rsid w:val="00A459F4"/>
    <w:rsid w:val="00A47E5E"/>
    <w:rsid w:val="00A5069E"/>
    <w:rsid w:val="00A52CC5"/>
    <w:rsid w:val="00A5335D"/>
    <w:rsid w:val="00A556B3"/>
    <w:rsid w:val="00A56158"/>
    <w:rsid w:val="00A62066"/>
    <w:rsid w:val="00A627E1"/>
    <w:rsid w:val="00A62A1B"/>
    <w:rsid w:val="00A6353D"/>
    <w:rsid w:val="00A6355A"/>
    <w:rsid w:val="00A63CD7"/>
    <w:rsid w:val="00A663A5"/>
    <w:rsid w:val="00A66E51"/>
    <w:rsid w:val="00A70DB0"/>
    <w:rsid w:val="00A7123B"/>
    <w:rsid w:val="00A714B5"/>
    <w:rsid w:val="00A72035"/>
    <w:rsid w:val="00A72BFF"/>
    <w:rsid w:val="00A75C19"/>
    <w:rsid w:val="00A764EE"/>
    <w:rsid w:val="00A77A57"/>
    <w:rsid w:val="00A77D72"/>
    <w:rsid w:val="00A80377"/>
    <w:rsid w:val="00A806B1"/>
    <w:rsid w:val="00A81A18"/>
    <w:rsid w:val="00A83FF6"/>
    <w:rsid w:val="00A8502C"/>
    <w:rsid w:val="00A8531B"/>
    <w:rsid w:val="00A869E1"/>
    <w:rsid w:val="00A90C38"/>
    <w:rsid w:val="00A92C3C"/>
    <w:rsid w:val="00A9398D"/>
    <w:rsid w:val="00A941B5"/>
    <w:rsid w:val="00A95912"/>
    <w:rsid w:val="00A95FC9"/>
    <w:rsid w:val="00A96EC0"/>
    <w:rsid w:val="00A979EA"/>
    <w:rsid w:val="00A979F2"/>
    <w:rsid w:val="00AA09FC"/>
    <w:rsid w:val="00AA0D83"/>
    <w:rsid w:val="00AA0FD7"/>
    <w:rsid w:val="00AA115A"/>
    <w:rsid w:val="00AA542D"/>
    <w:rsid w:val="00AA5BC9"/>
    <w:rsid w:val="00AA7FC1"/>
    <w:rsid w:val="00AB1799"/>
    <w:rsid w:val="00AB2726"/>
    <w:rsid w:val="00AB3B1D"/>
    <w:rsid w:val="00AB409C"/>
    <w:rsid w:val="00AB4671"/>
    <w:rsid w:val="00AB46EC"/>
    <w:rsid w:val="00AB49C1"/>
    <w:rsid w:val="00AC0545"/>
    <w:rsid w:val="00AC1B74"/>
    <w:rsid w:val="00AC1EBD"/>
    <w:rsid w:val="00AC309C"/>
    <w:rsid w:val="00AC6202"/>
    <w:rsid w:val="00AC780B"/>
    <w:rsid w:val="00AD10DA"/>
    <w:rsid w:val="00AD3C72"/>
    <w:rsid w:val="00AD3FD6"/>
    <w:rsid w:val="00AD6098"/>
    <w:rsid w:val="00AD7868"/>
    <w:rsid w:val="00AD7B25"/>
    <w:rsid w:val="00AE08A8"/>
    <w:rsid w:val="00AE225F"/>
    <w:rsid w:val="00AE296F"/>
    <w:rsid w:val="00AE31D4"/>
    <w:rsid w:val="00AE3746"/>
    <w:rsid w:val="00AE39D2"/>
    <w:rsid w:val="00AF1BA3"/>
    <w:rsid w:val="00AF2339"/>
    <w:rsid w:val="00AF2910"/>
    <w:rsid w:val="00AF402F"/>
    <w:rsid w:val="00AF75C9"/>
    <w:rsid w:val="00B0007A"/>
    <w:rsid w:val="00B001FF"/>
    <w:rsid w:val="00B00F1B"/>
    <w:rsid w:val="00B0115C"/>
    <w:rsid w:val="00B03CE7"/>
    <w:rsid w:val="00B047A1"/>
    <w:rsid w:val="00B06C8B"/>
    <w:rsid w:val="00B07586"/>
    <w:rsid w:val="00B10787"/>
    <w:rsid w:val="00B1083B"/>
    <w:rsid w:val="00B11C33"/>
    <w:rsid w:val="00B15242"/>
    <w:rsid w:val="00B16382"/>
    <w:rsid w:val="00B16BD4"/>
    <w:rsid w:val="00B1738D"/>
    <w:rsid w:val="00B206D6"/>
    <w:rsid w:val="00B20B05"/>
    <w:rsid w:val="00B230B4"/>
    <w:rsid w:val="00B238F6"/>
    <w:rsid w:val="00B24A1E"/>
    <w:rsid w:val="00B24D8B"/>
    <w:rsid w:val="00B250EB"/>
    <w:rsid w:val="00B257C4"/>
    <w:rsid w:val="00B25D61"/>
    <w:rsid w:val="00B26B46"/>
    <w:rsid w:val="00B302BB"/>
    <w:rsid w:val="00B302BF"/>
    <w:rsid w:val="00B314CC"/>
    <w:rsid w:val="00B31A33"/>
    <w:rsid w:val="00B33EA6"/>
    <w:rsid w:val="00B34386"/>
    <w:rsid w:val="00B3457D"/>
    <w:rsid w:val="00B3458E"/>
    <w:rsid w:val="00B34FE6"/>
    <w:rsid w:val="00B37004"/>
    <w:rsid w:val="00B37219"/>
    <w:rsid w:val="00B37505"/>
    <w:rsid w:val="00B37A89"/>
    <w:rsid w:val="00B37C19"/>
    <w:rsid w:val="00B42FE8"/>
    <w:rsid w:val="00B43218"/>
    <w:rsid w:val="00B43AF3"/>
    <w:rsid w:val="00B4507F"/>
    <w:rsid w:val="00B456C8"/>
    <w:rsid w:val="00B45990"/>
    <w:rsid w:val="00B50952"/>
    <w:rsid w:val="00B51C9E"/>
    <w:rsid w:val="00B53336"/>
    <w:rsid w:val="00B53E71"/>
    <w:rsid w:val="00B5663D"/>
    <w:rsid w:val="00B57959"/>
    <w:rsid w:val="00B608C4"/>
    <w:rsid w:val="00B61953"/>
    <w:rsid w:val="00B63104"/>
    <w:rsid w:val="00B63987"/>
    <w:rsid w:val="00B63F16"/>
    <w:rsid w:val="00B64982"/>
    <w:rsid w:val="00B6639D"/>
    <w:rsid w:val="00B73A7F"/>
    <w:rsid w:val="00B74668"/>
    <w:rsid w:val="00B76322"/>
    <w:rsid w:val="00B766B2"/>
    <w:rsid w:val="00B8074B"/>
    <w:rsid w:val="00B80D82"/>
    <w:rsid w:val="00B82F5C"/>
    <w:rsid w:val="00B8496F"/>
    <w:rsid w:val="00B85B5E"/>
    <w:rsid w:val="00B85E60"/>
    <w:rsid w:val="00B905B8"/>
    <w:rsid w:val="00B90BD1"/>
    <w:rsid w:val="00B91417"/>
    <w:rsid w:val="00B924CA"/>
    <w:rsid w:val="00B92698"/>
    <w:rsid w:val="00B94B9C"/>
    <w:rsid w:val="00B95324"/>
    <w:rsid w:val="00BA09BA"/>
    <w:rsid w:val="00BA2EBA"/>
    <w:rsid w:val="00BA3F9E"/>
    <w:rsid w:val="00BA51CD"/>
    <w:rsid w:val="00BA74AA"/>
    <w:rsid w:val="00BA7C32"/>
    <w:rsid w:val="00BB00A1"/>
    <w:rsid w:val="00BB0640"/>
    <w:rsid w:val="00BB0B40"/>
    <w:rsid w:val="00BB3A96"/>
    <w:rsid w:val="00BB4C5E"/>
    <w:rsid w:val="00BB5866"/>
    <w:rsid w:val="00BB6CBB"/>
    <w:rsid w:val="00BB6CC0"/>
    <w:rsid w:val="00BB74CB"/>
    <w:rsid w:val="00BB7903"/>
    <w:rsid w:val="00BC1BC2"/>
    <w:rsid w:val="00BC3576"/>
    <w:rsid w:val="00BC4DBA"/>
    <w:rsid w:val="00BC4F86"/>
    <w:rsid w:val="00BC5634"/>
    <w:rsid w:val="00BC7939"/>
    <w:rsid w:val="00BD247D"/>
    <w:rsid w:val="00BD44B5"/>
    <w:rsid w:val="00BD5113"/>
    <w:rsid w:val="00BD5FE6"/>
    <w:rsid w:val="00BD62C4"/>
    <w:rsid w:val="00BE0572"/>
    <w:rsid w:val="00BE7D63"/>
    <w:rsid w:val="00BE7F93"/>
    <w:rsid w:val="00BF0B38"/>
    <w:rsid w:val="00BF3593"/>
    <w:rsid w:val="00BF6CC7"/>
    <w:rsid w:val="00C010A8"/>
    <w:rsid w:val="00C01DD8"/>
    <w:rsid w:val="00C030F7"/>
    <w:rsid w:val="00C0311C"/>
    <w:rsid w:val="00C046E2"/>
    <w:rsid w:val="00C04AF5"/>
    <w:rsid w:val="00C050DF"/>
    <w:rsid w:val="00C05165"/>
    <w:rsid w:val="00C071EB"/>
    <w:rsid w:val="00C07D3C"/>
    <w:rsid w:val="00C101C2"/>
    <w:rsid w:val="00C10700"/>
    <w:rsid w:val="00C10D6D"/>
    <w:rsid w:val="00C1173E"/>
    <w:rsid w:val="00C11B21"/>
    <w:rsid w:val="00C143DE"/>
    <w:rsid w:val="00C155FB"/>
    <w:rsid w:val="00C158F7"/>
    <w:rsid w:val="00C15E6D"/>
    <w:rsid w:val="00C17103"/>
    <w:rsid w:val="00C17E1D"/>
    <w:rsid w:val="00C204AE"/>
    <w:rsid w:val="00C2155D"/>
    <w:rsid w:val="00C22779"/>
    <w:rsid w:val="00C228F4"/>
    <w:rsid w:val="00C243C9"/>
    <w:rsid w:val="00C2495E"/>
    <w:rsid w:val="00C26DAF"/>
    <w:rsid w:val="00C27190"/>
    <w:rsid w:val="00C27820"/>
    <w:rsid w:val="00C27FD4"/>
    <w:rsid w:val="00C3316F"/>
    <w:rsid w:val="00C334BE"/>
    <w:rsid w:val="00C33CCB"/>
    <w:rsid w:val="00C3496C"/>
    <w:rsid w:val="00C34A2F"/>
    <w:rsid w:val="00C34DB7"/>
    <w:rsid w:val="00C35435"/>
    <w:rsid w:val="00C369A6"/>
    <w:rsid w:val="00C36E4E"/>
    <w:rsid w:val="00C41425"/>
    <w:rsid w:val="00C41EC5"/>
    <w:rsid w:val="00C426E8"/>
    <w:rsid w:val="00C43C47"/>
    <w:rsid w:val="00C44D9E"/>
    <w:rsid w:val="00C46636"/>
    <w:rsid w:val="00C50793"/>
    <w:rsid w:val="00C51424"/>
    <w:rsid w:val="00C52DBA"/>
    <w:rsid w:val="00C53F1C"/>
    <w:rsid w:val="00C5640D"/>
    <w:rsid w:val="00C568D5"/>
    <w:rsid w:val="00C56ED9"/>
    <w:rsid w:val="00C57ACF"/>
    <w:rsid w:val="00C57D18"/>
    <w:rsid w:val="00C603B6"/>
    <w:rsid w:val="00C60987"/>
    <w:rsid w:val="00C62314"/>
    <w:rsid w:val="00C66D68"/>
    <w:rsid w:val="00C66DE5"/>
    <w:rsid w:val="00C6700B"/>
    <w:rsid w:val="00C70B69"/>
    <w:rsid w:val="00C7556B"/>
    <w:rsid w:val="00C76C0A"/>
    <w:rsid w:val="00C8007B"/>
    <w:rsid w:val="00C802E9"/>
    <w:rsid w:val="00C80703"/>
    <w:rsid w:val="00C809FD"/>
    <w:rsid w:val="00C81E7E"/>
    <w:rsid w:val="00C82270"/>
    <w:rsid w:val="00C8239B"/>
    <w:rsid w:val="00C843B3"/>
    <w:rsid w:val="00C85165"/>
    <w:rsid w:val="00C86E94"/>
    <w:rsid w:val="00C94160"/>
    <w:rsid w:val="00C9514A"/>
    <w:rsid w:val="00CA164E"/>
    <w:rsid w:val="00CA2BFA"/>
    <w:rsid w:val="00CA374F"/>
    <w:rsid w:val="00CA395E"/>
    <w:rsid w:val="00CA6A08"/>
    <w:rsid w:val="00CB1DB3"/>
    <w:rsid w:val="00CB2195"/>
    <w:rsid w:val="00CB2D5D"/>
    <w:rsid w:val="00CB6947"/>
    <w:rsid w:val="00CB6D40"/>
    <w:rsid w:val="00CB6FF0"/>
    <w:rsid w:val="00CB719B"/>
    <w:rsid w:val="00CC0BA2"/>
    <w:rsid w:val="00CC1259"/>
    <w:rsid w:val="00CC5DBB"/>
    <w:rsid w:val="00CC7849"/>
    <w:rsid w:val="00CC7CA2"/>
    <w:rsid w:val="00CD0B49"/>
    <w:rsid w:val="00CD0E67"/>
    <w:rsid w:val="00CD1418"/>
    <w:rsid w:val="00CD3002"/>
    <w:rsid w:val="00CD5311"/>
    <w:rsid w:val="00CD621C"/>
    <w:rsid w:val="00CD6F78"/>
    <w:rsid w:val="00CD7492"/>
    <w:rsid w:val="00CE11FA"/>
    <w:rsid w:val="00CE1915"/>
    <w:rsid w:val="00CE4672"/>
    <w:rsid w:val="00CE6E5D"/>
    <w:rsid w:val="00CF006F"/>
    <w:rsid w:val="00CF06F1"/>
    <w:rsid w:val="00CF14D7"/>
    <w:rsid w:val="00CF5BA2"/>
    <w:rsid w:val="00CF668B"/>
    <w:rsid w:val="00CF73AB"/>
    <w:rsid w:val="00D01880"/>
    <w:rsid w:val="00D01D4B"/>
    <w:rsid w:val="00D02BE7"/>
    <w:rsid w:val="00D047ED"/>
    <w:rsid w:val="00D05423"/>
    <w:rsid w:val="00D1440C"/>
    <w:rsid w:val="00D145C4"/>
    <w:rsid w:val="00D150A9"/>
    <w:rsid w:val="00D15239"/>
    <w:rsid w:val="00D15D7C"/>
    <w:rsid w:val="00D17439"/>
    <w:rsid w:val="00D17B1E"/>
    <w:rsid w:val="00D2065F"/>
    <w:rsid w:val="00D216B3"/>
    <w:rsid w:val="00D221AA"/>
    <w:rsid w:val="00D224EC"/>
    <w:rsid w:val="00D23277"/>
    <w:rsid w:val="00D236B3"/>
    <w:rsid w:val="00D24782"/>
    <w:rsid w:val="00D26759"/>
    <w:rsid w:val="00D26FD9"/>
    <w:rsid w:val="00D27EF0"/>
    <w:rsid w:val="00D30A0F"/>
    <w:rsid w:val="00D31824"/>
    <w:rsid w:val="00D31D66"/>
    <w:rsid w:val="00D32C96"/>
    <w:rsid w:val="00D332C3"/>
    <w:rsid w:val="00D34D16"/>
    <w:rsid w:val="00D375D3"/>
    <w:rsid w:val="00D4126E"/>
    <w:rsid w:val="00D41409"/>
    <w:rsid w:val="00D4266A"/>
    <w:rsid w:val="00D453DA"/>
    <w:rsid w:val="00D4647E"/>
    <w:rsid w:val="00D4687C"/>
    <w:rsid w:val="00D468D3"/>
    <w:rsid w:val="00D5277A"/>
    <w:rsid w:val="00D55AA5"/>
    <w:rsid w:val="00D55B17"/>
    <w:rsid w:val="00D56765"/>
    <w:rsid w:val="00D570C8"/>
    <w:rsid w:val="00D574AA"/>
    <w:rsid w:val="00D61408"/>
    <w:rsid w:val="00D62A06"/>
    <w:rsid w:val="00D637B1"/>
    <w:rsid w:val="00D647A5"/>
    <w:rsid w:val="00D65701"/>
    <w:rsid w:val="00D66E05"/>
    <w:rsid w:val="00D675C1"/>
    <w:rsid w:val="00D67A7F"/>
    <w:rsid w:val="00D71458"/>
    <w:rsid w:val="00D71D83"/>
    <w:rsid w:val="00D733B5"/>
    <w:rsid w:val="00D751A8"/>
    <w:rsid w:val="00D762DB"/>
    <w:rsid w:val="00D7698D"/>
    <w:rsid w:val="00D769E4"/>
    <w:rsid w:val="00D76B94"/>
    <w:rsid w:val="00D813C9"/>
    <w:rsid w:val="00D81C59"/>
    <w:rsid w:val="00D828F0"/>
    <w:rsid w:val="00D830E0"/>
    <w:rsid w:val="00D862E8"/>
    <w:rsid w:val="00D86539"/>
    <w:rsid w:val="00D87921"/>
    <w:rsid w:val="00D87CAB"/>
    <w:rsid w:val="00D87F75"/>
    <w:rsid w:val="00D91B9B"/>
    <w:rsid w:val="00D91F17"/>
    <w:rsid w:val="00D924FD"/>
    <w:rsid w:val="00D95018"/>
    <w:rsid w:val="00D96F49"/>
    <w:rsid w:val="00D976F5"/>
    <w:rsid w:val="00DA2336"/>
    <w:rsid w:val="00DA2CFA"/>
    <w:rsid w:val="00DA4DEA"/>
    <w:rsid w:val="00DA5904"/>
    <w:rsid w:val="00DA75BC"/>
    <w:rsid w:val="00DB0586"/>
    <w:rsid w:val="00DB08E1"/>
    <w:rsid w:val="00DB0A5E"/>
    <w:rsid w:val="00DB1D54"/>
    <w:rsid w:val="00DB21CD"/>
    <w:rsid w:val="00DB28EE"/>
    <w:rsid w:val="00DB2DA3"/>
    <w:rsid w:val="00DB34BC"/>
    <w:rsid w:val="00DB3553"/>
    <w:rsid w:val="00DB5804"/>
    <w:rsid w:val="00DB7307"/>
    <w:rsid w:val="00DC03D4"/>
    <w:rsid w:val="00DC4519"/>
    <w:rsid w:val="00DC5269"/>
    <w:rsid w:val="00DC6408"/>
    <w:rsid w:val="00DC6D75"/>
    <w:rsid w:val="00DC7E3D"/>
    <w:rsid w:val="00DD0F1F"/>
    <w:rsid w:val="00DD2121"/>
    <w:rsid w:val="00DD618A"/>
    <w:rsid w:val="00DE0FF9"/>
    <w:rsid w:val="00DE2345"/>
    <w:rsid w:val="00DE2E66"/>
    <w:rsid w:val="00DE35F9"/>
    <w:rsid w:val="00DE385A"/>
    <w:rsid w:val="00DE3C7E"/>
    <w:rsid w:val="00DE5B6F"/>
    <w:rsid w:val="00DE5E13"/>
    <w:rsid w:val="00DE7250"/>
    <w:rsid w:val="00DE7792"/>
    <w:rsid w:val="00DF2460"/>
    <w:rsid w:val="00DF27AB"/>
    <w:rsid w:val="00DF2AA9"/>
    <w:rsid w:val="00DF2FF0"/>
    <w:rsid w:val="00DF38F7"/>
    <w:rsid w:val="00DF3971"/>
    <w:rsid w:val="00DF4A50"/>
    <w:rsid w:val="00DF4EBC"/>
    <w:rsid w:val="00DF555E"/>
    <w:rsid w:val="00E005D6"/>
    <w:rsid w:val="00E00873"/>
    <w:rsid w:val="00E01A1F"/>
    <w:rsid w:val="00E023E7"/>
    <w:rsid w:val="00E047A1"/>
    <w:rsid w:val="00E05482"/>
    <w:rsid w:val="00E074B5"/>
    <w:rsid w:val="00E07BF4"/>
    <w:rsid w:val="00E10D97"/>
    <w:rsid w:val="00E13EA2"/>
    <w:rsid w:val="00E176E9"/>
    <w:rsid w:val="00E213D0"/>
    <w:rsid w:val="00E220C4"/>
    <w:rsid w:val="00E2299B"/>
    <w:rsid w:val="00E23228"/>
    <w:rsid w:val="00E27A45"/>
    <w:rsid w:val="00E30548"/>
    <w:rsid w:val="00E30E02"/>
    <w:rsid w:val="00E3132A"/>
    <w:rsid w:val="00E3146D"/>
    <w:rsid w:val="00E3191F"/>
    <w:rsid w:val="00E3391A"/>
    <w:rsid w:val="00E33B20"/>
    <w:rsid w:val="00E34559"/>
    <w:rsid w:val="00E3576C"/>
    <w:rsid w:val="00E3597E"/>
    <w:rsid w:val="00E36C29"/>
    <w:rsid w:val="00E378F3"/>
    <w:rsid w:val="00E37ACA"/>
    <w:rsid w:val="00E41AE8"/>
    <w:rsid w:val="00E4456A"/>
    <w:rsid w:val="00E451D2"/>
    <w:rsid w:val="00E46B43"/>
    <w:rsid w:val="00E50403"/>
    <w:rsid w:val="00E50E5D"/>
    <w:rsid w:val="00E51DE3"/>
    <w:rsid w:val="00E525ED"/>
    <w:rsid w:val="00E5483A"/>
    <w:rsid w:val="00E55B7C"/>
    <w:rsid w:val="00E5603E"/>
    <w:rsid w:val="00E60AC9"/>
    <w:rsid w:val="00E60F1A"/>
    <w:rsid w:val="00E62EA9"/>
    <w:rsid w:val="00E6334A"/>
    <w:rsid w:val="00E6487B"/>
    <w:rsid w:val="00E65484"/>
    <w:rsid w:val="00E65B16"/>
    <w:rsid w:val="00E71350"/>
    <w:rsid w:val="00E71EF3"/>
    <w:rsid w:val="00E72DC6"/>
    <w:rsid w:val="00E7353F"/>
    <w:rsid w:val="00E749CE"/>
    <w:rsid w:val="00E74B18"/>
    <w:rsid w:val="00E74B7C"/>
    <w:rsid w:val="00E76AC5"/>
    <w:rsid w:val="00E77356"/>
    <w:rsid w:val="00E82D61"/>
    <w:rsid w:val="00E83CD0"/>
    <w:rsid w:val="00E853EB"/>
    <w:rsid w:val="00E86B6F"/>
    <w:rsid w:val="00E91573"/>
    <w:rsid w:val="00E91C33"/>
    <w:rsid w:val="00E924C5"/>
    <w:rsid w:val="00E92B94"/>
    <w:rsid w:val="00E96EA1"/>
    <w:rsid w:val="00E97A4E"/>
    <w:rsid w:val="00E97CB1"/>
    <w:rsid w:val="00EA0D74"/>
    <w:rsid w:val="00EA304E"/>
    <w:rsid w:val="00EA41C5"/>
    <w:rsid w:val="00EA5CCF"/>
    <w:rsid w:val="00EA7BF4"/>
    <w:rsid w:val="00EB114F"/>
    <w:rsid w:val="00EB1F95"/>
    <w:rsid w:val="00EB3BB6"/>
    <w:rsid w:val="00EB6084"/>
    <w:rsid w:val="00EB66E4"/>
    <w:rsid w:val="00EB7687"/>
    <w:rsid w:val="00EC0179"/>
    <w:rsid w:val="00EC0B6D"/>
    <w:rsid w:val="00EC175D"/>
    <w:rsid w:val="00EC219A"/>
    <w:rsid w:val="00EC4B6C"/>
    <w:rsid w:val="00EC4E18"/>
    <w:rsid w:val="00EC663E"/>
    <w:rsid w:val="00ED0CD2"/>
    <w:rsid w:val="00ED151F"/>
    <w:rsid w:val="00ED23A2"/>
    <w:rsid w:val="00ED2CF2"/>
    <w:rsid w:val="00ED39EE"/>
    <w:rsid w:val="00ED3A5A"/>
    <w:rsid w:val="00ED3EB8"/>
    <w:rsid w:val="00ED5ED3"/>
    <w:rsid w:val="00ED6083"/>
    <w:rsid w:val="00EE1ADE"/>
    <w:rsid w:val="00EE2229"/>
    <w:rsid w:val="00EE2AB6"/>
    <w:rsid w:val="00EF0151"/>
    <w:rsid w:val="00EF204A"/>
    <w:rsid w:val="00EF2BFF"/>
    <w:rsid w:val="00EF53C9"/>
    <w:rsid w:val="00EF7159"/>
    <w:rsid w:val="00EF7536"/>
    <w:rsid w:val="00F00008"/>
    <w:rsid w:val="00F01A36"/>
    <w:rsid w:val="00F023BF"/>
    <w:rsid w:val="00F059BF"/>
    <w:rsid w:val="00F066D6"/>
    <w:rsid w:val="00F072AB"/>
    <w:rsid w:val="00F07557"/>
    <w:rsid w:val="00F109D2"/>
    <w:rsid w:val="00F12418"/>
    <w:rsid w:val="00F12B7B"/>
    <w:rsid w:val="00F12E83"/>
    <w:rsid w:val="00F12EFD"/>
    <w:rsid w:val="00F139A6"/>
    <w:rsid w:val="00F15C6C"/>
    <w:rsid w:val="00F164B9"/>
    <w:rsid w:val="00F17C2B"/>
    <w:rsid w:val="00F222A5"/>
    <w:rsid w:val="00F22589"/>
    <w:rsid w:val="00F22F9E"/>
    <w:rsid w:val="00F23CED"/>
    <w:rsid w:val="00F241DA"/>
    <w:rsid w:val="00F24B08"/>
    <w:rsid w:val="00F2610B"/>
    <w:rsid w:val="00F27C2F"/>
    <w:rsid w:val="00F315EC"/>
    <w:rsid w:val="00F32B96"/>
    <w:rsid w:val="00F32CC3"/>
    <w:rsid w:val="00F4112E"/>
    <w:rsid w:val="00F418BE"/>
    <w:rsid w:val="00F41F7F"/>
    <w:rsid w:val="00F474DB"/>
    <w:rsid w:val="00F50608"/>
    <w:rsid w:val="00F518CD"/>
    <w:rsid w:val="00F5246B"/>
    <w:rsid w:val="00F53C8A"/>
    <w:rsid w:val="00F54BC2"/>
    <w:rsid w:val="00F55BDD"/>
    <w:rsid w:val="00F55C98"/>
    <w:rsid w:val="00F56832"/>
    <w:rsid w:val="00F56D4B"/>
    <w:rsid w:val="00F629F0"/>
    <w:rsid w:val="00F6435A"/>
    <w:rsid w:val="00F646AA"/>
    <w:rsid w:val="00F648BC"/>
    <w:rsid w:val="00F66679"/>
    <w:rsid w:val="00F71092"/>
    <w:rsid w:val="00F7160C"/>
    <w:rsid w:val="00F740EE"/>
    <w:rsid w:val="00F753A8"/>
    <w:rsid w:val="00F75E38"/>
    <w:rsid w:val="00F81AE2"/>
    <w:rsid w:val="00F81B7B"/>
    <w:rsid w:val="00F83A79"/>
    <w:rsid w:val="00F849ED"/>
    <w:rsid w:val="00F862A9"/>
    <w:rsid w:val="00F86D54"/>
    <w:rsid w:val="00F87D10"/>
    <w:rsid w:val="00F90341"/>
    <w:rsid w:val="00F919B4"/>
    <w:rsid w:val="00F91DD0"/>
    <w:rsid w:val="00F922C5"/>
    <w:rsid w:val="00F9359D"/>
    <w:rsid w:val="00F95F94"/>
    <w:rsid w:val="00F96793"/>
    <w:rsid w:val="00F969E3"/>
    <w:rsid w:val="00F973E1"/>
    <w:rsid w:val="00F975E5"/>
    <w:rsid w:val="00F97EF1"/>
    <w:rsid w:val="00FA0E4A"/>
    <w:rsid w:val="00FA3A3D"/>
    <w:rsid w:val="00FA64A5"/>
    <w:rsid w:val="00FB01E6"/>
    <w:rsid w:val="00FB053F"/>
    <w:rsid w:val="00FB0B87"/>
    <w:rsid w:val="00FB1E8D"/>
    <w:rsid w:val="00FB2079"/>
    <w:rsid w:val="00FB76B4"/>
    <w:rsid w:val="00FC382F"/>
    <w:rsid w:val="00FC4381"/>
    <w:rsid w:val="00FC5528"/>
    <w:rsid w:val="00FD083D"/>
    <w:rsid w:val="00FD33C9"/>
    <w:rsid w:val="00FD3762"/>
    <w:rsid w:val="00FE1FF9"/>
    <w:rsid w:val="00FE2C8D"/>
    <w:rsid w:val="00FE3F15"/>
    <w:rsid w:val="00FE43BD"/>
    <w:rsid w:val="00FE5B17"/>
    <w:rsid w:val="00FE60D6"/>
    <w:rsid w:val="00FE775D"/>
    <w:rsid w:val="00FE7965"/>
    <w:rsid w:val="00FF00B3"/>
    <w:rsid w:val="00FF04AF"/>
    <w:rsid w:val="00FF1DE0"/>
    <w:rsid w:val="00FF32C9"/>
    <w:rsid w:val="00FF3DFE"/>
    <w:rsid w:val="00FF446A"/>
    <w:rsid w:val="00FF51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ACDAD"/>
  <w15:chartTrackingRefBased/>
  <w15:docId w15:val="{63C2C17D-EB51-435F-AC9E-F29E278D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I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D0A"/>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rsid w:val="003A2384"/>
    <w:pPr>
      <w:widowControl w:val="0"/>
      <w:autoSpaceDE w:val="0"/>
      <w:autoSpaceDN w:val="0"/>
      <w:adjustRightInd w:val="0"/>
      <w:spacing w:line="264" w:lineRule="atLeast"/>
      <w:ind w:left="576"/>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5A56365C.dotm</Template>
  <TotalTime>2</TotalTime>
  <Pages>5</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Justice &amp; Equality</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byrnej</dc:creator>
  <cp:keywords/>
  <dc:description/>
  <cp:lastModifiedBy>byrnej</cp:lastModifiedBy>
  <cp:revision>1</cp:revision>
  <dcterms:created xsi:type="dcterms:W3CDTF">2016-12-13T11:27:00Z</dcterms:created>
  <dcterms:modified xsi:type="dcterms:W3CDTF">2016-12-13T11:29:00Z</dcterms:modified>
</cp:coreProperties>
</file>