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4ACD" w:rsidRDefault="006D4ACD" w:rsidP="006D4ACD">
      <w:pPr>
        <w:pStyle w:val="Fixed"/>
        <w:spacing w:line="360" w:lineRule="auto"/>
        <w:ind w:right="1"/>
        <w:rPr>
          <w:lang w:val="en-IE"/>
        </w:rPr>
      </w:pPr>
      <w:r>
        <w:rPr>
          <w:lang w:val="en-IE"/>
        </w:rPr>
        <w:t>S</w:t>
      </w:r>
      <w:r>
        <w:rPr>
          <w:lang w:val="en-IE"/>
        </w:rPr>
        <w:t>pyros</w:t>
      </w:r>
      <w:r>
        <w:rPr>
          <w:lang w:val="en-IE"/>
        </w:rPr>
        <w:t>:  Thank you.  So I would like to share some thoughts of how computers can help us evolve the relationship we have with technology.  So first thing I would</w:t>
      </w:r>
      <w:r>
        <w:rPr>
          <w:lang w:val="en-IE"/>
        </w:rPr>
        <w:t xml:space="preserve"> like to do would be to reveal t</w:t>
      </w:r>
      <w:r>
        <w:rPr>
          <w:lang w:val="en-IE"/>
        </w:rPr>
        <w:t xml:space="preserve">he ultimate IT system.  The ultimate IT system you cannot see it.  It's there and it's helping you and you but it's not something obtrusive.  It's not something you have to configure.  It's not something that carries a management cost.  </w:t>
      </w:r>
    </w:p>
    <w:p w:rsidR="006D4ACD" w:rsidRDefault="006D4ACD" w:rsidP="006D4ACD">
      <w:pPr>
        <w:pStyle w:val="Fixed"/>
        <w:spacing w:line="360" w:lineRule="auto"/>
        <w:ind w:right="1"/>
        <w:rPr>
          <w:lang w:val="en-IE"/>
        </w:rPr>
      </w:pPr>
    </w:p>
    <w:p w:rsidR="006D4ACD" w:rsidRDefault="006D4ACD" w:rsidP="006D4ACD">
      <w:pPr>
        <w:pStyle w:val="Fixed"/>
        <w:spacing w:line="360" w:lineRule="auto"/>
        <w:ind w:right="1"/>
        <w:rPr>
          <w:lang w:val="en-IE"/>
        </w:rPr>
      </w:pPr>
      <w:r>
        <w:rPr>
          <w:lang w:val="en-IE"/>
        </w:rPr>
        <w:t xml:space="preserve">Just to give you an example of a system that many of us use but we don't even know that we're using it.  Think of the ABS that cars have.  When you are driving normally you don't have to enable this thing.  It doesn't judge whether your driving is good or bad.  It's just sitting the background.  When it needs to intervene it does so.  When you break too hard it takes over and does a minor adjustment and makes you safer.  </w:t>
      </w:r>
    </w:p>
    <w:p w:rsidR="006D4ACD" w:rsidRDefault="006D4ACD" w:rsidP="006D4ACD">
      <w:pPr>
        <w:pStyle w:val="Fixed"/>
        <w:spacing w:line="360" w:lineRule="auto"/>
        <w:ind w:right="1"/>
        <w:rPr>
          <w:lang w:val="en-IE"/>
        </w:rPr>
      </w:pPr>
    </w:p>
    <w:p w:rsidR="006D4ACD" w:rsidRDefault="006D4ACD" w:rsidP="006D4ACD">
      <w:pPr>
        <w:pStyle w:val="Fixed"/>
        <w:spacing w:line="360" w:lineRule="auto"/>
        <w:ind w:right="1"/>
        <w:rPr>
          <w:lang w:val="en-IE"/>
        </w:rPr>
      </w:pPr>
      <w:r>
        <w:rPr>
          <w:lang w:val="en-IE"/>
        </w:rPr>
        <w:t xml:space="preserve">I believe that this is the kind of systems we should be building.  Systems that help people, yet systems that don't present themselves as some extremely complicated contraption.  By the way, the ABS system is not a very simple system but we don't see this complexity.  </w:t>
      </w:r>
    </w:p>
    <w:p w:rsidR="006D4ACD" w:rsidRDefault="006D4ACD" w:rsidP="006D4ACD">
      <w:pPr>
        <w:pStyle w:val="Fixed"/>
        <w:spacing w:line="360" w:lineRule="auto"/>
        <w:ind w:right="1"/>
        <w:rPr>
          <w:lang w:val="en-IE"/>
        </w:rPr>
      </w:pPr>
    </w:p>
    <w:p w:rsidR="006D4ACD" w:rsidRDefault="006D4ACD" w:rsidP="006D4ACD">
      <w:pPr>
        <w:pStyle w:val="Fixed"/>
        <w:spacing w:line="360" w:lineRule="auto"/>
        <w:ind w:right="1"/>
        <w:rPr>
          <w:lang w:val="en-IE"/>
        </w:rPr>
      </w:pPr>
      <w:r>
        <w:rPr>
          <w:lang w:val="en-IE"/>
        </w:rPr>
        <w:t xml:space="preserve">So I want to say some thoughts on what computers are traditionally good in.  So computers are really good for storing and computing.  I am a computer scientist so first thought that came into my mind is how can I use computers in order to build something that would be useful and something that will be low maintenance and so on.  </w:t>
      </w:r>
    </w:p>
    <w:p w:rsidR="006D4ACD" w:rsidRDefault="006D4ACD" w:rsidP="006D4ACD">
      <w:pPr>
        <w:pStyle w:val="Fixed"/>
        <w:spacing w:line="360" w:lineRule="auto"/>
        <w:ind w:right="1"/>
        <w:rPr>
          <w:lang w:val="en-IE"/>
        </w:rPr>
      </w:pPr>
    </w:p>
    <w:p w:rsidR="006D4ACD" w:rsidRDefault="006D4ACD" w:rsidP="006D4ACD">
      <w:pPr>
        <w:pStyle w:val="Fixed"/>
        <w:spacing w:line="360" w:lineRule="auto"/>
        <w:ind w:right="1"/>
        <w:rPr>
          <w:lang w:val="en-IE"/>
        </w:rPr>
      </w:pPr>
      <w:r>
        <w:rPr>
          <w:lang w:val="en-IE"/>
        </w:rPr>
        <w:t xml:space="preserve">So the idea I came up with is, okay let's build something that will help people at home by reminding them to do things.  Reminding them to do things that will lead them to healthy behaviour in daily tasks.  So I thought different conditions.  We have guidelines for all of these conditions and we have a user living at home.  </w:t>
      </w:r>
    </w:p>
    <w:p w:rsidR="006D4ACD" w:rsidRDefault="006D4ACD" w:rsidP="006D4ACD">
      <w:pPr>
        <w:pStyle w:val="Fixed"/>
        <w:spacing w:line="360" w:lineRule="auto"/>
        <w:ind w:right="1"/>
        <w:rPr>
          <w:lang w:val="en-IE"/>
        </w:rPr>
      </w:pPr>
    </w:p>
    <w:p w:rsidR="006D4ACD" w:rsidRDefault="006D4ACD" w:rsidP="006D4ACD">
      <w:pPr>
        <w:pStyle w:val="Fixed"/>
        <w:spacing w:line="360" w:lineRule="auto"/>
        <w:ind w:right="1"/>
        <w:rPr>
          <w:lang w:val="en-IE"/>
        </w:rPr>
      </w:pPr>
      <w:r>
        <w:rPr>
          <w:lang w:val="en-IE"/>
        </w:rPr>
        <w:t>I will go to my computer and I will program all of the guidelines and it will do some processing and it will remind people to do things that are good for them.</w:t>
      </w:r>
    </w:p>
    <w:p w:rsidR="006D4ACD" w:rsidRDefault="006D4ACD" w:rsidP="006D4ACD">
      <w:pPr>
        <w:pStyle w:val="Fixed"/>
        <w:spacing w:line="360" w:lineRule="auto"/>
        <w:ind w:right="1"/>
        <w:rPr>
          <w:lang w:val="en-IE"/>
        </w:rPr>
      </w:pPr>
    </w:p>
    <w:p w:rsidR="006D4ACD" w:rsidRDefault="006D4ACD" w:rsidP="006D4ACD">
      <w:pPr>
        <w:pStyle w:val="Fixed"/>
        <w:spacing w:line="360" w:lineRule="auto"/>
        <w:ind w:right="1"/>
        <w:rPr>
          <w:lang w:val="en-IE"/>
        </w:rPr>
      </w:pPr>
      <w:r>
        <w:rPr>
          <w:lang w:val="en-IE"/>
        </w:rPr>
        <w:lastRenderedPageBreak/>
        <w:t xml:space="preserve">Okay, that would actually not be too hard to do but it would actually not work because computers are bad at something else.  So computers are bad at context and common sense.  If I was an actual care giver, in this case I would look at the person and see what they like and don't like and look at the weather and say if it's a nice day to go for a walk and would also look at what person's experiences are.  So what is common sense?  </w:t>
      </w:r>
    </w:p>
    <w:p w:rsidR="006D4ACD" w:rsidRDefault="006D4ACD" w:rsidP="006D4ACD">
      <w:pPr>
        <w:pStyle w:val="Fixed"/>
        <w:spacing w:line="360" w:lineRule="auto"/>
        <w:ind w:right="1"/>
        <w:rPr>
          <w:lang w:val="en-IE"/>
        </w:rPr>
      </w:pPr>
    </w:p>
    <w:p w:rsidR="006D4ACD" w:rsidRDefault="006D4ACD" w:rsidP="006D4ACD">
      <w:pPr>
        <w:pStyle w:val="Fixed"/>
        <w:spacing w:line="360" w:lineRule="auto"/>
        <w:ind w:right="1"/>
        <w:rPr>
          <w:lang w:val="en-IE"/>
        </w:rPr>
      </w:pPr>
      <w:r>
        <w:rPr>
          <w:lang w:val="en-IE"/>
        </w:rPr>
        <w:t>So common sense for a human is or you see for example somebody that's frail you will not tell them to go running because that's not a very good suggestion.  So how can we move towards computers and think a bit more than humans and they are a bit more, they can give recommendations and looking at the whole picture other than just individual aspects of somebody's life.</w:t>
      </w:r>
    </w:p>
    <w:p w:rsidR="006D4ACD" w:rsidRDefault="006D4ACD" w:rsidP="006D4ACD">
      <w:pPr>
        <w:pStyle w:val="Fixed"/>
        <w:spacing w:line="360" w:lineRule="auto"/>
        <w:ind w:right="1"/>
        <w:rPr>
          <w:lang w:val="en-IE"/>
        </w:rPr>
      </w:pPr>
    </w:p>
    <w:p w:rsidR="006D4ACD" w:rsidRDefault="006D4ACD" w:rsidP="006D4ACD">
      <w:pPr>
        <w:pStyle w:val="Fixed"/>
        <w:spacing w:line="360" w:lineRule="auto"/>
        <w:ind w:right="1"/>
        <w:rPr>
          <w:lang w:val="en-IE"/>
        </w:rPr>
      </w:pPr>
      <w:r>
        <w:rPr>
          <w:lang w:val="en-IE"/>
        </w:rPr>
        <w:t>There are I believe, three main issues that deserve mentioning in this case.  So first of all, what people are calling big data, as humans when we make decisions we don't rely on what we</w:t>
      </w:r>
      <w:r>
        <w:rPr>
          <w:lang w:val="en-IE"/>
        </w:rPr>
        <w:t xml:space="preserve"> see, we rely also o</w:t>
      </w:r>
      <w:r>
        <w:rPr>
          <w:lang w:val="en-IE"/>
        </w:rPr>
        <w:t xml:space="preserve">n what we have seen.  Computers actually do the same.  If you program it properly computers will not make a decision on what they see, they will make a decision on what they have seen in the past and what normally happens.  And computers are actually better than us in this respect.  </w:t>
      </w:r>
    </w:p>
    <w:p w:rsidR="006D4ACD" w:rsidRDefault="006D4ACD" w:rsidP="006D4ACD">
      <w:pPr>
        <w:pStyle w:val="Fixed"/>
        <w:spacing w:line="360" w:lineRule="auto"/>
        <w:ind w:right="1"/>
        <w:rPr>
          <w:lang w:val="en-IE"/>
        </w:rPr>
      </w:pPr>
    </w:p>
    <w:p w:rsidR="006D4ACD" w:rsidRDefault="006D4ACD" w:rsidP="006D4ACD">
      <w:pPr>
        <w:pStyle w:val="Fixed"/>
        <w:spacing w:line="360" w:lineRule="auto"/>
        <w:ind w:right="1"/>
        <w:rPr>
          <w:lang w:val="en-IE"/>
        </w:rPr>
      </w:pPr>
      <w:r>
        <w:rPr>
          <w:lang w:val="en-IE"/>
        </w:rPr>
        <w:t xml:space="preserve">So if I look at availability of data I can have on my laptop the medal records of ten million people and that's not a problem and the computer can actually process this data for ten million people.  If you look at projections regarding availability of such </w:t>
      </w:r>
      <w:proofErr w:type="gramStart"/>
      <w:r>
        <w:rPr>
          <w:lang w:val="en-IE"/>
        </w:rPr>
        <w:t>data</w:t>
      </w:r>
      <w:proofErr w:type="gramEnd"/>
      <w:r>
        <w:rPr>
          <w:lang w:val="en-IE"/>
        </w:rPr>
        <w:t xml:space="preserve"> they are amazing.  So current projection is that by 2020 health data will be doubling every 72 days which means that in 2020 the volume of health data will increase by 32 times.</w:t>
      </w:r>
    </w:p>
    <w:p w:rsidR="006D4ACD" w:rsidRDefault="006D4ACD" w:rsidP="006D4ACD">
      <w:pPr>
        <w:pStyle w:val="Fixed"/>
        <w:spacing w:line="360" w:lineRule="auto"/>
        <w:ind w:right="1"/>
        <w:rPr>
          <w:lang w:val="en-IE"/>
        </w:rPr>
      </w:pPr>
    </w:p>
    <w:p w:rsidR="006D4ACD" w:rsidRDefault="006D4ACD" w:rsidP="006D4ACD">
      <w:pPr>
        <w:pStyle w:val="Fixed"/>
        <w:spacing w:line="360" w:lineRule="auto"/>
        <w:ind w:right="1"/>
        <w:rPr>
          <w:lang w:val="en-IE"/>
        </w:rPr>
      </w:pPr>
      <w:r>
        <w:rPr>
          <w:lang w:val="en-IE"/>
        </w:rPr>
        <w:t xml:space="preserve">The second thing is what they call cloud computing.  In the past all of that data was isolated, so the data that is on my phone stays on my phone and the data that's on my laptop stays on my laptop.  This is good in some respects but not so good in other respects because in the example that I have given, when I am going to make my recommendation in the little system I have designed, I can take into account how many people took that recommendation and how many </w:t>
      </w:r>
      <w:r>
        <w:rPr>
          <w:lang w:val="en-IE"/>
        </w:rPr>
        <w:lastRenderedPageBreak/>
        <w:t>people that have seen the recommendation actually did that.  So all this kind of cloud computing can help us service.</w:t>
      </w:r>
    </w:p>
    <w:p w:rsidR="006D4ACD" w:rsidRDefault="006D4ACD" w:rsidP="006D4ACD">
      <w:pPr>
        <w:pStyle w:val="Fixed"/>
        <w:spacing w:line="360" w:lineRule="auto"/>
        <w:ind w:right="1"/>
        <w:rPr>
          <w:lang w:val="en-IE"/>
        </w:rPr>
      </w:pPr>
    </w:p>
    <w:p w:rsidR="006D4ACD" w:rsidRDefault="006D4ACD" w:rsidP="006D4ACD">
      <w:pPr>
        <w:pStyle w:val="Fixed"/>
        <w:spacing w:line="360" w:lineRule="auto"/>
        <w:ind w:right="1"/>
        <w:rPr>
          <w:lang w:val="en-IE"/>
        </w:rPr>
      </w:pPr>
      <w:r>
        <w:rPr>
          <w:lang w:val="en-IE"/>
        </w:rPr>
        <w:t xml:space="preserve">The third component is what we call cognitive computing.  Computers learn.  There </w:t>
      </w:r>
      <w:proofErr w:type="gramStart"/>
      <w:r>
        <w:rPr>
          <w:lang w:val="en-IE"/>
        </w:rPr>
        <w:t>is</w:t>
      </w:r>
      <w:proofErr w:type="gramEnd"/>
      <w:r>
        <w:rPr>
          <w:lang w:val="en-IE"/>
        </w:rPr>
        <w:t xml:space="preserve"> again some really interesting developments there.  For example, recently it has been announced the computers are out performing a human in understanding speech.  All of these speech recognition technologies are not perfect.  For once they won't work with my accent so I am not that happy with it.  But they are getting there.  </w:t>
      </w:r>
    </w:p>
    <w:p w:rsidR="006D4ACD" w:rsidRDefault="006D4ACD" w:rsidP="006D4ACD">
      <w:pPr>
        <w:pStyle w:val="Fixed"/>
        <w:spacing w:line="360" w:lineRule="auto"/>
        <w:ind w:right="1"/>
        <w:rPr>
          <w:lang w:val="en-IE"/>
        </w:rPr>
      </w:pPr>
    </w:p>
    <w:p w:rsidR="006D4ACD" w:rsidRDefault="006D4ACD" w:rsidP="006D4ACD">
      <w:pPr>
        <w:pStyle w:val="Fixed"/>
        <w:spacing w:line="360" w:lineRule="auto"/>
        <w:ind w:right="1"/>
        <w:rPr>
          <w:lang w:val="en-IE"/>
        </w:rPr>
      </w:pPr>
      <w:r>
        <w:rPr>
          <w:lang w:val="en-IE"/>
        </w:rPr>
        <w:t xml:space="preserve">Or another very interesting achievement is you now have computers and they show them an image and they understand the image and tell you what they can see there.  These kinds of technology you could apply also to behaviours and people and so on.  So they can see somebody's data and not just I say some numbers there but I understand what kind of person they are and what would be likely to work for them and interact in a more natural way.  </w:t>
      </w:r>
    </w:p>
    <w:p w:rsidR="006D4ACD" w:rsidRDefault="006D4ACD" w:rsidP="006D4ACD">
      <w:pPr>
        <w:pStyle w:val="Fixed"/>
        <w:spacing w:line="360" w:lineRule="auto"/>
        <w:ind w:right="1"/>
        <w:rPr>
          <w:lang w:val="en-IE"/>
        </w:rPr>
      </w:pPr>
    </w:p>
    <w:p w:rsidR="006D4ACD" w:rsidRDefault="006D4ACD" w:rsidP="006D4ACD">
      <w:pPr>
        <w:pStyle w:val="Fixed"/>
        <w:spacing w:line="360" w:lineRule="auto"/>
        <w:ind w:right="1"/>
        <w:rPr>
          <w:lang w:val="en-IE"/>
        </w:rPr>
      </w:pPr>
      <w:r>
        <w:rPr>
          <w:lang w:val="en-IE"/>
        </w:rPr>
        <w:t xml:space="preserve">So that's my bit regarding the technology.  Obviously the part that's missing, and the part, and maybe more important than the technology themselves is how do you innovate around technologies and this innovation would get the most if we discussed today.  </w:t>
      </w:r>
    </w:p>
    <w:p w:rsidR="006D4ACD" w:rsidRDefault="006D4ACD" w:rsidP="006D4ACD">
      <w:pPr>
        <w:pStyle w:val="Fixed"/>
        <w:spacing w:line="360" w:lineRule="auto"/>
        <w:ind w:right="1"/>
        <w:rPr>
          <w:lang w:val="en-IE"/>
        </w:rPr>
      </w:pPr>
    </w:p>
    <w:p w:rsidR="006D4ACD" w:rsidRDefault="006D4ACD" w:rsidP="006D4ACD">
      <w:pPr>
        <w:pStyle w:val="Fixed"/>
        <w:spacing w:line="360" w:lineRule="auto"/>
        <w:ind w:right="1"/>
        <w:rPr>
          <w:lang w:val="en-IE"/>
        </w:rPr>
      </w:pPr>
      <w:r>
        <w:rPr>
          <w:lang w:val="en-IE"/>
        </w:rPr>
        <w:t xml:space="preserve">So as a computer scientist I rely on people like you to tell me what would have the highest impact.  I know what can be done but I don't know what should be done.  So thank you. </w:t>
      </w:r>
      <w:bookmarkStart w:id="0" w:name="_GoBack"/>
      <w:bookmarkEnd w:id="0"/>
    </w:p>
    <w:sectPr w:rsidR="006D4ACD" w:rsidSect="00207D0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ACD"/>
    <w:rsid w:val="00000889"/>
    <w:rsid w:val="000012EE"/>
    <w:rsid w:val="0000217A"/>
    <w:rsid w:val="000039BA"/>
    <w:rsid w:val="000057E4"/>
    <w:rsid w:val="000078BE"/>
    <w:rsid w:val="00007BA1"/>
    <w:rsid w:val="00010BE2"/>
    <w:rsid w:val="00011184"/>
    <w:rsid w:val="00011E1E"/>
    <w:rsid w:val="00011ED3"/>
    <w:rsid w:val="00014716"/>
    <w:rsid w:val="00015E0A"/>
    <w:rsid w:val="00020966"/>
    <w:rsid w:val="00020A96"/>
    <w:rsid w:val="00022E9F"/>
    <w:rsid w:val="0002465D"/>
    <w:rsid w:val="00025A4E"/>
    <w:rsid w:val="000301E1"/>
    <w:rsid w:val="00031B99"/>
    <w:rsid w:val="0003226A"/>
    <w:rsid w:val="000328C9"/>
    <w:rsid w:val="00035497"/>
    <w:rsid w:val="00037D0D"/>
    <w:rsid w:val="000423B2"/>
    <w:rsid w:val="00044CE8"/>
    <w:rsid w:val="00044D89"/>
    <w:rsid w:val="00044DBF"/>
    <w:rsid w:val="00047576"/>
    <w:rsid w:val="0005015C"/>
    <w:rsid w:val="0005128D"/>
    <w:rsid w:val="00051CE5"/>
    <w:rsid w:val="000521D5"/>
    <w:rsid w:val="000534D1"/>
    <w:rsid w:val="00053CCE"/>
    <w:rsid w:val="00053E39"/>
    <w:rsid w:val="00054576"/>
    <w:rsid w:val="00055152"/>
    <w:rsid w:val="00055477"/>
    <w:rsid w:val="00060CD6"/>
    <w:rsid w:val="00060ED9"/>
    <w:rsid w:val="00062B3A"/>
    <w:rsid w:val="00063557"/>
    <w:rsid w:val="00065E17"/>
    <w:rsid w:val="00066ACF"/>
    <w:rsid w:val="00067833"/>
    <w:rsid w:val="00067F5E"/>
    <w:rsid w:val="000704DB"/>
    <w:rsid w:val="0007236A"/>
    <w:rsid w:val="000733B8"/>
    <w:rsid w:val="000742D3"/>
    <w:rsid w:val="00074768"/>
    <w:rsid w:val="00074B7A"/>
    <w:rsid w:val="00074D2E"/>
    <w:rsid w:val="00075A1E"/>
    <w:rsid w:val="000813C9"/>
    <w:rsid w:val="00083B6A"/>
    <w:rsid w:val="00084947"/>
    <w:rsid w:val="0008547B"/>
    <w:rsid w:val="00085B76"/>
    <w:rsid w:val="00085CB7"/>
    <w:rsid w:val="000862B5"/>
    <w:rsid w:val="00086D7E"/>
    <w:rsid w:val="00092633"/>
    <w:rsid w:val="00097EA7"/>
    <w:rsid w:val="000A03E1"/>
    <w:rsid w:val="000A1C12"/>
    <w:rsid w:val="000A207F"/>
    <w:rsid w:val="000A2184"/>
    <w:rsid w:val="000A3E4A"/>
    <w:rsid w:val="000A636F"/>
    <w:rsid w:val="000A65A3"/>
    <w:rsid w:val="000A73D0"/>
    <w:rsid w:val="000B0F64"/>
    <w:rsid w:val="000B1EA2"/>
    <w:rsid w:val="000B1EDE"/>
    <w:rsid w:val="000B2F8E"/>
    <w:rsid w:val="000B4286"/>
    <w:rsid w:val="000B6240"/>
    <w:rsid w:val="000B76B9"/>
    <w:rsid w:val="000B78E9"/>
    <w:rsid w:val="000C12FB"/>
    <w:rsid w:val="000C21FB"/>
    <w:rsid w:val="000C4116"/>
    <w:rsid w:val="000C6621"/>
    <w:rsid w:val="000C68C4"/>
    <w:rsid w:val="000C792A"/>
    <w:rsid w:val="000C7E95"/>
    <w:rsid w:val="000D21AA"/>
    <w:rsid w:val="000D28D1"/>
    <w:rsid w:val="000D32D3"/>
    <w:rsid w:val="000D3382"/>
    <w:rsid w:val="000D36B2"/>
    <w:rsid w:val="000D3F3E"/>
    <w:rsid w:val="000D487D"/>
    <w:rsid w:val="000D6BE0"/>
    <w:rsid w:val="000E1397"/>
    <w:rsid w:val="000E2EF1"/>
    <w:rsid w:val="000E473F"/>
    <w:rsid w:val="000E4AC8"/>
    <w:rsid w:val="000E4EFE"/>
    <w:rsid w:val="000E556C"/>
    <w:rsid w:val="000E6BC9"/>
    <w:rsid w:val="000E7385"/>
    <w:rsid w:val="000E7ED5"/>
    <w:rsid w:val="000F0B39"/>
    <w:rsid w:val="000F1673"/>
    <w:rsid w:val="000F1CE8"/>
    <w:rsid w:val="000F4EF3"/>
    <w:rsid w:val="000F4F73"/>
    <w:rsid w:val="000F5D99"/>
    <w:rsid w:val="000F60F1"/>
    <w:rsid w:val="000F73DF"/>
    <w:rsid w:val="000F7EBE"/>
    <w:rsid w:val="001005CA"/>
    <w:rsid w:val="00101666"/>
    <w:rsid w:val="00102A8F"/>
    <w:rsid w:val="00102FCF"/>
    <w:rsid w:val="00104101"/>
    <w:rsid w:val="00105CB9"/>
    <w:rsid w:val="00110C52"/>
    <w:rsid w:val="00112535"/>
    <w:rsid w:val="00112F28"/>
    <w:rsid w:val="00112F72"/>
    <w:rsid w:val="0011318B"/>
    <w:rsid w:val="0011420E"/>
    <w:rsid w:val="00115099"/>
    <w:rsid w:val="00115AA9"/>
    <w:rsid w:val="00115EB1"/>
    <w:rsid w:val="00117349"/>
    <w:rsid w:val="00117721"/>
    <w:rsid w:val="00117D57"/>
    <w:rsid w:val="00120C8F"/>
    <w:rsid w:val="00121694"/>
    <w:rsid w:val="001238B2"/>
    <w:rsid w:val="0012403C"/>
    <w:rsid w:val="001244A1"/>
    <w:rsid w:val="00124706"/>
    <w:rsid w:val="00125263"/>
    <w:rsid w:val="00125E90"/>
    <w:rsid w:val="00126FFE"/>
    <w:rsid w:val="00130834"/>
    <w:rsid w:val="0013301E"/>
    <w:rsid w:val="0013397D"/>
    <w:rsid w:val="00134172"/>
    <w:rsid w:val="00134E9F"/>
    <w:rsid w:val="001368DC"/>
    <w:rsid w:val="001445D5"/>
    <w:rsid w:val="00145009"/>
    <w:rsid w:val="001455CF"/>
    <w:rsid w:val="00147E8F"/>
    <w:rsid w:val="00150118"/>
    <w:rsid w:val="0015021F"/>
    <w:rsid w:val="00150341"/>
    <w:rsid w:val="00150DB9"/>
    <w:rsid w:val="00151060"/>
    <w:rsid w:val="001514AE"/>
    <w:rsid w:val="001528DB"/>
    <w:rsid w:val="00152B50"/>
    <w:rsid w:val="0015447C"/>
    <w:rsid w:val="001546DF"/>
    <w:rsid w:val="0015536E"/>
    <w:rsid w:val="00155670"/>
    <w:rsid w:val="00156E65"/>
    <w:rsid w:val="001619DE"/>
    <w:rsid w:val="00164A89"/>
    <w:rsid w:val="00164B22"/>
    <w:rsid w:val="00171309"/>
    <w:rsid w:val="00171A15"/>
    <w:rsid w:val="001735F2"/>
    <w:rsid w:val="00173EA5"/>
    <w:rsid w:val="0017547F"/>
    <w:rsid w:val="00183302"/>
    <w:rsid w:val="00183737"/>
    <w:rsid w:val="00184DA4"/>
    <w:rsid w:val="0018689B"/>
    <w:rsid w:val="00191D5F"/>
    <w:rsid w:val="0019234F"/>
    <w:rsid w:val="0019336C"/>
    <w:rsid w:val="00193D57"/>
    <w:rsid w:val="00193FE5"/>
    <w:rsid w:val="00195624"/>
    <w:rsid w:val="00195721"/>
    <w:rsid w:val="001971F0"/>
    <w:rsid w:val="001A0DB7"/>
    <w:rsid w:val="001A17F4"/>
    <w:rsid w:val="001A1E59"/>
    <w:rsid w:val="001A2573"/>
    <w:rsid w:val="001A26E8"/>
    <w:rsid w:val="001A491F"/>
    <w:rsid w:val="001A5A88"/>
    <w:rsid w:val="001B0596"/>
    <w:rsid w:val="001B28F9"/>
    <w:rsid w:val="001B3535"/>
    <w:rsid w:val="001B37BC"/>
    <w:rsid w:val="001B7205"/>
    <w:rsid w:val="001B7E31"/>
    <w:rsid w:val="001B7E36"/>
    <w:rsid w:val="001C17A0"/>
    <w:rsid w:val="001C5122"/>
    <w:rsid w:val="001C570F"/>
    <w:rsid w:val="001D1292"/>
    <w:rsid w:val="001D2C4C"/>
    <w:rsid w:val="001D3AF6"/>
    <w:rsid w:val="001D4194"/>
    <w:rsid w:val="001D48AA"/>
    <w:rsid w:val="001D511C"/>
    <w:rsid w:val="001D6286"/>
    <w:rsid w:val="001D6E2D"/>
    <w:rsid w:val="001D74D9"/>
    <w:rsid w:val="001D7C78"/>
    <w:rsid w:val="001E1B11"/>
    <w:rsid w:val="001E3554"/>
    <w:rsid w:val="001E377E"/>
    <w:rsid w:val="001E424E"/>
    <w:rsid w:val="001E55E5"/>
    <w:rsid w:val="001E611A"/>
    <w:rsid w:val="001F104A"/>
    <w:rsid w:val="001F15BA"/>
    <w:rsid w:val="001F1F3E"/>
    <w:rsid w:val="001F288B"/>
    <w:rsid w:val="001F593D"/>
    <w:rsid w:val="001F61F4"/>
    <w:rsid w:val="001F6B24"/>
    <w:rsid w:val="00200047"/>
    <w:rsid w:val="002054FD"/>
    <w:rsid w:val="0020742A"/>
    <w:rsid w:val="00207D0A"/>
    <w:rsid w:val="002105C3"/>
    <w:rsid w:val="002105FF"/>
    <w:rsid w:val="00210862"/>
    <w:rsid w:val="002109F3"/>
    <w:rsid w:val="00211445"/>
    <w:rsid w:val="002117E3"/>
    <w:rsid w:val="0021183E"/>
    <w:rsid w:val="0021299C"/>
    <w:rsid w:val="002135F0"/>
    <w:rsid w:val="00213B8D"/>
    <w:rsid w:val="00214027"/>
    <w:rsid w:val="00214B41"/>
    <w:rsid w:val="00215559"/>
    <w:rsid w:val="00215E21"/>
    <w:rsid w:val="002167A1"/>
    <w:rsid w:val="002223D7"/>
    <w:rsid w:val="00224534"/>
    <w:rsid w:val="0022456B"/>
    <w:rsid w:val="002252F8"/>
    <w:rsid w:val="00226722"/>
    <w:rsid w:val="00231AF3"/>
    <w:rsid w:val="00231F9A"/>
    <w:rsid w:val="00232FE3"/>
    <w:rsid w:val="00234754"/>
    <w:rsid w:val="00234FB5"/>
    <w:rsid w:val="00236600"/>
    <w:rsid w:val="00237F70"/>
    <w:rsid w:val="00241193"/>
    <w:rsid w:val="0024261B"/>
    <w:rsid w:val="00242C3C"/>
    <w:rsid w:val="00243C12"/>
    <w:rsid w:val="00243C5C"/>
    <w:rsid w:val="002441C7"/>
    <w:rsid w:val="002445DF"/>
    <w:rsid w:val="0024464A"/>
    <w:rsid w:val="00252E2B"/>
    <w:rsid w:val="00253D1B"/>
    <w:rsid w:val="00254F52"/>
    <w:rsid w:val="002556EA"/>
    <w:rsid w:val="00256A1F"/>
    <w:rsid w:val="002603A5"/>
    <w:rsid w:val="00260BC6"/>
    <w:rsid w:val="0026100D"/>
    <w:rsid w:val="002636E8"/>
    <w:rsid w:val="0026438E"/>
    <w:rsid w:val="00264E3C"/>
    <w:rsid w:val="00267D05"/>
    <w:rsid w:val="002721DD"/>
    <w:rsid w:val="0027281B"/>
    <w:rsid w:val="00272A21"/>
    <w:rsid w:val="00273CB4"/>
    <w:rsid w:val="00273FFC"/>
    <w:rsid w:val="00274731"/>
    <w:rsid w:val="002757EF"/>
    <w:rsid w:val="00275E92"/>
    <w:rsid w:val="00276A46"/>
    <w:rsid w:val="00276A4E"/>
    <w:rsid w:val="00280BB9"/>
    <w:rsid w:val="00281CF5"/>
    <w:rsid w:val="00283D3C"/>
    <w:rsid w:val="00285095"/>
    <w:rsid w:val="00285AD6"/>
    <w:rsid w:val="00286810"/>
    <w:rsid w:val="00286E8C"/>
    <w:rsid w:val="0028756C"/>
    <w:rsid w:val="002902EE"/>
    <w:rsid w:val="00290D88"/>
    <w:rsid w:val="00291736"/>
    <w:rsid w:val="002925C0"/>
    <w:rsid w:val="0029393A"/>
    <w:rsid w:val="00296F7B"/>
    <w:rsid w:val="002A2219"/>
    <w:rsid w:val="002A2867"/>
    <w:rsid w:val="002A2CA5"/>
    <w:rsid w:val="002A2E13"/>
    <w:rsid w:val="002A3249"/>
    <w:rsid w:val="002A42ED"/>
    <w:rsid w:val="002A458B"/>
    <w:rsid w:val="002A6D26"/>
    <w:rsid w:val="002B02F3"/>
    <w:rsid w:val="002B1666"/>
    <w:rsid w:val="002B2DE3"/>
    <w:rsid w:val="002B36DE"/>
    <w:rsid w:val="002B5266"/>
    <w:rsid w:val="002B6835"/>
    <w:rsid w:val="002B68B5"/>
    <w:rsid w:val="002C136D"/>
    <w:rsid w:val="002C1AA0"/>
    <w:rsid w:val="002C39A1"/>
    <w:rsid w:val="002C41F1"/>
    <w:rsid w:val="002C5ED6"/>
    <w:rsid w:val="002C62D9"/>
    <w:rsid w:val="002C68AF"/>
    <w:rsid w:val="002C6A02"/>
    <w:rsid w:val="002C6AB6"/>
    <w:rsid w:val="002C798E"/>
    <w:rsid w:val="002D0496"/>
    <w:rsid w:val="002D35AD"/>
    <w:rsid w:val="002D3DD4"/>
    <w:rsid w:val="002E187D"/>
    <w:rsid w:val="002E3836"/>
    <w:rsid w:val="002E53CE"/>
    <w:rsid w:val="002F02BC"/>
    <w:rsid w:val="002F0770"/>
    <w:rsid w:val="002F0981"/>
    <w:rsid w:val="002F2DC6"/>
    <w:rsid w:val="002F3A4B"/>
    <w:rsid w:val="002F688D"/>
    <w:rsid w:val="002F6920"/>
    <w:rsid w:val="002F7011"/>
    <w:rsid w:val="0030006B"/>
    <w:rsid w:val="00300418"/>
    <w:rsid w:val="00300717"/>
    <w:rsid w:val="003010EA"/>
    <w:rsid w:val="003027F1"/>
    <w:rsid w:val="00304DB4"/>
    <w:rsid w:val="00305433"/>
    <w:rsid w:val="00310D8B"/>
    <w:rsid w:val="0031171D"/>
    <w:rsid w:val="00314791"/>
    <w:rsid w:val="0031535A"/>
    <w:rsid w:val="00315698"/>
    <w:rsid w:val="0031672F"/>
    <w:rsid w:val="00316973"/>
    <w:rsid w:val="00317462"/>
    <w:rsid w:val="0031763C"/>
    <w:rsid w:val="00320657"/>
    <w:rsid w:val="003320FB"/>
    <w:rsid w:val="003359B9"/>
    <w:rsid w:val="00335A34"/>
    <w:rsid w:val="003360EA"/>
    <w:rsid w:val="003376E6"/>
    <w:rsid w:val="0034090E"/>
    <w:rsid w:val="00341787"/>
    <w:rsid w:val="0034234F"/>
    <w:rsid w:val="00342546"/>
    <w:rsid w:val="00342991"/>
    <w:rsid w:val="00344C0F"/>
    <w:rsid w:val="00345164"/>
    <w:rsid w:val="00346BFE"/>
    <w:rsid w:val="003527C9"/>
    <w:rsid w:val="003531F1"/>
    <w:rsid w:val="0035417E"/>
    <w:rsid w:val="00357B16"/>
    <w:rsid w:val="003606FA"/>
    <w:rsid w:val="00362FC7"/>
    <w:rsid w:val="0036367D"/>
    <w:rsid w:val="003636CD"/>
    <w:rsid w:val="00364090"/>
    <w:rsid w:val="003647EA"/>
    <w:rsid w:val="00364E9D"/>
    <w:rsid w:val="00366FEF"/>
    <w:rsid w:val="00367324"/>
    <w:rsid w:val="00370C63"/>
    <w:rsid w:val="00371578"/>
    <w:rsid w:val="00371B3F"/>
    <w:rsid w:val="003721E8"/>
    <w:rsid w:val="0037240C"/>
    <w:rsid w:val="00372F28"/>
    <w:rsid w:val="003767BD"/>
    <w:rsid w:val="003802CB"/>
    <w:rsid w:val="00380559"/>
    <w:rsid w:val="003826C2"/>
    <w:rsid w:val="00383F59"/>
    <w:rsid w:val="00386637"/>
    <w:rsid w:val="003874C3"/>
    <w:rsid w:val="00390D4D"/>
    <w:rsid w:val="003918D6"/>
    <w:rsid w:val="0039489C"/>
    <w:rsid w:val="00396256"/>
    <w:rsid w:val="003975BE"/>
    <w:rsid w:val="00397ADA"/>
    <w:rsid w:val="003A140F"/>
    <w:rsid w:val="003A2B5B"/>
    <w:rsid w:val="003A3D84"/>
    <w:rsid w:val="003A4236"/>
    <w:rsid w:val="003A5786"/>
    <w:rsid w:val="003B0E63"/>
    <w:rsid w:val="003B3F91"/>
    <w:rsid w:val="003B61CE"/>
    <w:rsid w:val="003B66B7"/>
    <w:rsid w:val="003B6BD2"/>
    <w:rsid w:val="003B7B56"/>
    <w:rsid w:val="003C03CB"/>
    <w:rsid w:val="003C2C2F"/>
    <w:rsid w:val="003C324D"/>
    <w:rsid w:val="003C372B"/>
    <w:rsid w:val="003C6B51"/>
    <w:rsid w:val="003C6D5C"/>
    <w:rsid w:val="003D034B"/>
    <w:rsid w:val="003D128F"/>
    <w:rsid w:val="003D4220"/>
    <w:rsid w:val="003D4EFA"/>
    <w:rsid w:val="003D50AE"/>
    <w:rsid w:val="003D5B88"/>
    <w:rsid w:val="003D7FBB"/>
    <w:rsid w:val="003E00CC"/>
    <w:rsid w:val="003E11DE"/>
    <w:rsid w:val="003E11DF"/>
    <w:rsid w:val="003E12F2"/>
    <w:rsid w:val="003E1504"/>
    <w:rsid w:val="003E1EF4"/>
    <w:rsid w:val="003E2F36"/>
    <w:rsid w:val="003E3279"/>
    <w:rsid w:val="003E32AB"/>
    <w:rsid w:val="003E41BC"/>
    <w:rsid w:val="003E53F0"/>
    <w:rsid w:val="003E58BB"/>
    <w:rsid w:val="003E5CCE"/>
    <w:rsid w:val="003E72F9"/>
    <w:rsid w:val="003F1399"/>
    <w:rsid w:val="003F1D5D"/>
    <w:rsid w:val="003F3DD1"/>
    <w:rsid w:val="003F44DA"/>
    <w:rsid w:val="003F483A"/>
    <w:rsid w:val="003F56B6"/>
    <w:rsid w:val="003F60AE"/>
    <w:rsid w:val="003F63A8"/>
    <w:rsid w:val="003F72CE"/>
    <w:rsid w:val="003F76D9"/>
    <w:rsid w:val="00400D4D"/>
    <w:rsid w:val="004021A4"/>
    <w:rsid w:val="00404193"/>
    <w:rsid w:val="00405DE9"/>
    <w:rsid w:val="00405FEA"/>
    <w:rsid w:val="00406588"/>
    <w:rsid w:val="0040729B"/>
    <w:rsid w:val="00412024"/>
    <w:rsid w:val="00412890"/>
    <w:rsid w:val="00412903"/>
    <w:rsid w:val="00412D53"/>
    <w:rsid w:val="00414825"/>
    <w:rsid w:val="004153E4"/>
    <w:rsid w:val="004161EF"/>
    <w:rsid w:val="0041664D"/>
    <w:rsid w:val="00420451"/>
    <w:rsid w:val="00421107"/>
    <w:rsid w:val="004225AD"/>
    <w:rsid w:val="00425B3A"/>
    <w:rsid w:val="00425F4C"/>
    <w:rsid w:val="0043003E"/>
    <w:rsid w:val="00430C09"/>
    <w:rsid w:val="00430C77"/>
    <w:rsid w:val="00431487"/>
    <w:rsid w:val="00431F6A"/>
    <w:rsid w:val="00433B6F"/>
    <w:rsid w:val="00441DD0"/>
    <w:rsid w:val="00442044"/>
    <w:rsid w:val="004422A9"/>
    <w:rsid w:val="0044448D"/>
    <w:rsid w:val="00445C6F"/>
    <w:rsid w:val="004468E5"/>
    <w:rsid w:val="004504C5"/>
    <w:rsid w:val="00451A7A"/>
    <w:rsid w:val="00453782"/>
    <w:rsid w:val="00454450"/>
    <w:rsid w:val="00455041"/>
    <w:rsid w:val="0045661E"/>
    <w:rsid w:val="0046157D"/>
    <w:rsid w:val="00462A2B"/>
    <w:rsid w:val="004631FD"/>
    <w:rsid w:val="004642B5"/>
    <w:rsid w:val="0046454F"/>
    <w:rsid w:val="00466456"/>
    <w:rsid w:val="0046690D"/>
    <w:rsid w:val="00466D97"/>
    <w:rsid w:val="0047028A"/>
    <w:rsid w:val="00470544"/>
    <w:rsid w:val="00470D7C"/>
    <w:rsid w:val="0047179E"/>
    <w:rsid w:val="00471C8B"/>
    <w:rsid w:val="00472AE1"/>
    <w:rsid w:val="004770DC"/>
    <w:rsid w:val="00477557"/>
    <w:rsid w:val="00477B7F"/>
    <w:rsid w:val="00477CFB"/>
    <w:rsid w:val="00480326"/>
    <w:rsid w:val="0048151D"/>
    <w:rsid w:val="00482A53"/>
    <w:rsid w:val="00484198"/>
    <w:rsid w:val="004845CB"/>
    <w:rsid w:val="00484739"/>
    <w:rsid w:val="0048518E"/>
    <w:rsid w:val="0048799E"/>
    <w:rsid w:val="004912FB"/>
    <w:rsid w:val="00491F0C"/>
    <w:rsid w:val="00493233"/>
    <w:rsid w:val="0049341D"/>
    <w:rsid w:val="00493905"/>
    <w:rsid w:val="00494034"/>
    <w:rsid w:val="0049414E"/>
    <w:rsid w:val="00496E7C"/>
    <w:rsid w:val="004A005A"/>
    <w:rsid w:val="004A1266"/>
    <w:rsid w:val="004A3471"/>
    <w:rsid w:val="004A34A1"/>
    <w:rsid w:val="004A41E3"/>
    <w:rsid w:val="004A4910"/>
    <w:rsid w:val="004A5474"/>
    <w:rsid w:val="004A58B9"/>
    <w:rsid w:val="004A6B2C"/>
    <w:rsid w:val="004A7E05"/>
    <w:rsid w:val="004B3C78"/>
    <w:rsid w:val="004B4243"/>
    <w:rsid w:val="004B443C"/>
    <w:rsid w:val="004B66E0"/>
    <w:rsid w:val="004B7A72"/>
    <w:rsid w:val="004C0417"/>
    <w:rsid w:val="004C04D8"/>
    <w:rsid w:val="004C0EB3"/>
    <w:rsid w:val="004C371E"/>
    <w:rsid w:val="004C3A2B"/>
    <w:rsid w:val="004C4F44"/>
    <w:rsid w:val="004C7A5A"/>
    <w:rsid w:val="004C7DA9"/>
    <w:rsid w:val="004D0096"/>
    <w:rsid w:val="004D0238"/>
    <w:rsid w:val="004D0C29"/>
    <w:rsid w:val="004D1033"/>
    <w:rsid w:val="004D1F1B"/>
    <w:rsid w:val="004D2A04"/>
    <w:rsid w:val="004D2C61"/>
    <w:rsid w:val="004D3734"/>
    <w:rsid w:val="004D42FC"/>
    <w:rsid w:val="004D469C"/>
    <w:rsid w:val="004D568D"/>
    <w:rsid w:val="004D5FCC"/>
    <w:rsid w:val="004D6197"/>
    <w:rsid w:val="004D76D4"/>
    <w:rsid w:val="004E1D52"/>
    <w:rsid w:val="004E28EA"/>
    <w:rsid w:val="004E4077"/>
    <w:rsid w:val="004E42DC"/>
    <w:rsid w:val="004E5D0C"/>
    <w:rsid w:val="004E6805"/>
    <w:rsid w:val="004E6D26"/>
    <w:rsid w:val="004E70A9"/>
    <w:rsid w:val="004E7311"/>
    <w:rsid w:val="004E771D"/>
    <w:rsid w:val="004F02F9"/>
    <w:rsid w:val="004F0CF4"/>
    <w:rsid w:val="004F1941"/>
    <w:rsid w:val="004F2169"/>
    <w:rsid w:val="004F3DB1"/>
    <w:rsid w:val="004F5CAC"/>
    <w:rsid w:val="004F626A"/>
    <w:rsid w:val="00502514"/>
    <w:rsid w:val="00503F54"/>
    <w:rsid w:val="00504781"/>
    <w:rsid w:val="00506C22"/>
    <w:rsid w:val="00506E9C"/>
    <w:rsid w:val="00514CB7"/>
    <w:rsid w:val="0051582E"/>
    <w:rsid w:val="00515AFF"/>
    <w:rsid w:val="00516B5D"/>
    <w:rsid w:val="00517E96"/>
    <w:rsid w:val="00520713"/>
    <w:rsid w:val="00520C0F"/>
    <w:rsid w:val="005217A7"/>
    <w:rsid w:val="00522225"/>
    <w:rsid w:val="00522EF7"/>
    <w:rsid w:val="00522F26"/>
    <w:rsid w:val="00523552"/>
    <w:rsid w:val="00523750"/>
    <w:rsid w:val="00526589"/>
    <w:rsid w:val="00526E83"/>
    <w:rsid w:val="005279E7"/>
    <w:rsid w:val="00527CE8"/>
    <w:rsid w:val="00530AA1"/>
    <w:rsid w:val="0053148F"/>
    <w:rsid w:val="005318BF"/>
    <w:rsid w:val="00532150"/>
    <w:rsid w:val="00533227"/>
    <w:rsid w:val="00533419"/>
    <w:rsid w:val="00533812"/>
    <w:rsid w:val="00533C29"/>
    <w:rsid w:val="00535262"/>
    <w:rsid w:val="00535782"/>
    <w:rsid w:val="00535E77"/>
    <w:rsid w:val="0053640B"/>
    <w:rsid w:val="00536968"/>
    <w:rsid w:val="005407AC"/>
    <w:rsid w:val="00541F76"/>
    <w:rsid w:val="0054295F"/>
    <w:rsid w:val="005440BA"/>
    <w:rsid w:val="005441D0"/>
    <w:rsid w:val="0054764F"/>
    <w:rsid w:val="005506B9"/>
    <w:rsid w:val="00550779"/>
    <w:rsid w:val="00551428"/>
    <w:rsid w:val="005519F2"/>
    <w:rsid w:val="005523D3"/>
    <w:rsid w:val="005523EE"/>
    <w:rsid w:val="00552C68"/>
    <w:rsid w:val="00553371"/>
    <w:rsid w:val="00554333"/>
    <w:rsid w:val="00554782"/>
    <w:rsid w:val="00557F86"/>
    <w:rsid w:val="00560C49"/>
    <w:rsid w:val="00560D8A"/>
    <w:rsid w:val="00561408"/>
    <w:rsid w:val="00562F33"/>
    <w:rsid w:val="00563FA6"/>
    <w:rsid w:val="00564F06"/>
    <w:rsid w:val="00572592"/>
    <w:rsid w:val="00573A4F"/>
    <w:rsid w:val="00575E40"/>
    <w:rsid w:val="005763E7"/>
    <w:rsid w:val="00581D4F"/>
    <w:rsid w:val="0058205C"/>
    <w:rsid w:val="00582F6D"/>
    <w:rsid w:val="00583E04"/>
    <w:rsid w:val="00585124"/>
    <w:rsid w:val="00585177"/>
    <w:rsid w:val="0058600B"/>
    <w:rsid w:val="005860C6"/>
    <w:rsid w:val="00590B11"/>
    <w:rsid w:val="00594B40"/>
    <w:rsid w:val="00595ADF"/>
    <w:rsid w:val="005A1222"/>
    <w:rsid w:val="005A12E5"/>
    <w:rsid w:val="005A1386"/>
    <w:rsid w:val="005A312D"/>
    <w:rsid w:val="005A3E78"/>
    <w:rsid w:val="005A5259"/>
    <w:rsid w:val="005A6B29"/>
    <w:rsid w:val="005A7CB3"/>
    <w:rsid w:val="005B0983"/>
    <w:rsid w:val="005B0E56"/>
    <w:rsid w:val="005B4E20"/>
    <w:rsid w:val="005B50D8"/>
    <w:rsid w:val="005B6360"/>
    <w:rsid w:val="005B7CBA"/>
    <w:rsid w:val="005C1143"/>
    <w:rsid w:val="005C36B1"/>
    <w:rsid w:val="005C3E3E"/>
    <w:rsid w:val="005C507D"/>
    <w:rsid w:val="005C5B71"/>
    <w:rsid w:val="005D067D"/>
    <w:rsid w:val="005D0EB9"/>
    <w:rsid w:val="005D1E6F"/>
    <w:rsid w:val="005D2017"/>
    <w:rsid w:val="005D494C"/>
    <w:rsid w:val="005D4C3C"/>
    <w:rsid w:val="005D5398"/>
    <w:rsid w:val="005D78C0"/>
    <w:rsid w:val="005D79AC"/>
    <w:rsid w:val="005E09C6"/>
    <w:rsid w:val="005E279D"/>
    <w:rsid w:val="005E29B5"/>
    <w:rsid w:val="005E2CEB"/>
    <w:rsid w:val="005E5475"/>
    <w:rsid w:val="005E78DD"/>
    <w:rsid w:val="005F2893"/>
    <w:rsid w:val="005F3020"/>
    <w:rsid w:val="005F41AE"/>
    <w:rsid w:val="005F62C5"/>
    <w:rsid w:val="005F7F4C"/>
    <w:rsid w:val="00605093"/>
    <w:rsid w:val="0060561D"/>
    <w:rsid w:val="006068ED"/>
    <w:rsid w:val="00606EA3"/>
    <w:rsid w:val="00607308"/>
    <w:rsid w:val="00607CE7"/>
    <w:rsid w:val="0061112A"/>
    <w:rsid w:val="00612751"/>
    <w:rsid w:val="006143E3"/>
    <w:rsid w:val="00616972"/>
    <w:rsid w:val="006227DF"/>
    <w:rsid w:val="006239C0"/>
    <w:rsid w:val="00623DC7"/>
    <w:rsid w:val="00624F03"/>
    <w:rsid w:val="00625271"/>
    <w:rsid w:val="00625D74"/>
    <w:rsid w:val="00626D83"/>
    <w:rsid w:val="0062784C"/>
    <w:rsid w:val="00627B64"/>
    <w:rsid w:val="00633692"/>
    <w:rsid w:val="006347BF"/>
    <w:rsid w:val="00636878"/>
    <w:rsid w:val="006375FD"/>
    <w:rsid w:val="006376AA"/>
    <w:rsid w:val="00641B30"/>
    <w:rsid w:val="00641C1A"/>
    <w:rsid w:val="00643B7D"/>
    <w:rsid w:val="00643DEF"/>
    <w:rsid w:val="006471B7"/>
    <w:rsid w:val="00647381"/>
    <w:rsid w:val="006505D5"/>
    <w:rsid w:val="00650B28"/>
    <w:rsid w:val="00652094"/>
    <w:rsid w:val="00654345"/>
    <w:rsid w:val="0065497C"/>
    <w:rsid w:val="00654BE6"/>
    <w:rsid w:val="00655035"/>
    <w:rsid w:val="006570DA"/>
    <w:rsid w:val="00657B0C"/>
    <w:rsid w:val="00657FAE"/>
    <w:rsid w:val="00660C2A"/>
    <w:rsid w:val="00661B90"/>
    <w:rsid w:val="00662F9A"/>
    <w:rsid w:val="006641ED"/>
    <w:rsid w:val="00670168"/>
    <w:rsid w:val="006725AC"/>
    <w:rsid w:val="00672FF9"/>
    <w:rsid w:val="0067355B"/>
    <w:rsid w:val="00676788"/>
    <w:rsid w:val="0068268E"/>
    <w:rsid w:val="00683569"/>
    <w:rsid w:val="00683BED"/>
    <w:rsid w:val="00684E50"/>
    <w:rsid w:val="006869FF"/>
    <w:rsid w:val="00687275"/>
    <w:rsid w:val="00690D51"/>
    <w:rsid w:val="006923A8"/>
    <w:rsid w:val="00692452"/>
    <w:rsid w:val="00692760"/>
    <w:rsid w:val="00694034"/>
    <w:rsid w:val="00696B0E"/>
    <w:rsid w:val="006973BA"/>
    <w:rsid w:val="00697555"/>
    <w:rsid w:val="006A3EDD"/>
    <w:rsid w:val="006A6C32"/>
    <w:rsid w:val="006A71C2"/>
    <w:rsid w:val="006B4647"/>
    <w:rsid w:val="006B62EF"/>
    <w:rsid w:val="006C03C7"/>
    <w:rsid w:val="006C04C7"/>
    <w:rsid w:val="006C213B"/>
    <w:rsid w:val="006C259C"/>
    <w:rsid w:val="006C405C"/>
    <w:rsid w:val="006C4143"/>
    <w:rsid w:val="006C58A5"/>
    <w:rsid w:val="006C5AEB"/>
    <w:rsid w:val="006D04FC"/>
    <w:rsid w:val="006D1F7A"/>
    <w:rsid w:val="006D2592"/>
    <w:rsid w:val="006D2CBD"/>
    <w:rsid w:val="006D474D"/>
    <w:rsid w:val="006D4ACD"/>
    <w:rsid w:val="006D567F"/>
    <w:rsid w:val="006D6D39"/>
    <w:rsid w:val="006E20BD"/>
    <w:rsid w:val="006E23B9"/>
    <w:rsid w:val="006E374A"/>
    <w:rsid w:val="006E3BF0"/>
    <w:rsid w:val="006E4F1F"/>
    <w:rsid w:val="006E55BF"/>
    <w:rsid w:val="006E6DCC"/>
    <w:rsid w:val="006E759C"/>
    <w:rsid w:val="006E7A8A"/>
    <w:rsid w:val="006F1B09"/>
    <w:rsid w:val="006F2798"/>
    <w:rsid w:val="006F4DBB"/>
    <w:rsid w:val="00700305"/>
    <w:rsid w:val="00703AAF"/>
    <w:rsid w:val="007040A4"/>
    <w:rsid w:val="00704A22"/>
    <w:rsid w:val="00704AF7"/>
    <w:rsid w:val="00706247"/>
    <w:rsid w:val="00706648"/>
    <w:rsid w:val="00706655"/>
    <w:rsid w:val="007072CB"/>
    <w:rsid w:val="00707902"/>
    <w:rsid w:val="00707A44"/>
    <w:rsid w:val="00711E84"/>
    <w:rsid w:val="00712197"/>
    <w:rsid w:val="007123B5"/>
    <w:rsid w:val="00712486"/>
    <w:rsid w:val="00713253"/>
    <w:rsid w:val="00713F58"/>
    <w:rsid w:val="007144C4"/>
    <w:rsid w:val="00714DD6"/>
    <w:rsid w:val="00714F53"/>
    <w:rsid w:val="00715E93"/>
    <w:rsid w:val="0071653F"/>
    <w:rsid w:val="00720999"/>
    <w:rsid w:val="00721E05"/>
    <w:rsid w:val="0072299C"/>
    <w:rsid w:val="00722E41"/>
    <w:rsid w:val="00724FD8"/>
    <w:rsid w:val="00726487"/>
    <w:rsid w:val="00727535"/>
    <w:rsid w:val="00727545"/>
    <w:rsid w:val="00727B2A"/>
    <w:rsid w:val="00727E9F"/>
    <w:rsid w:val="00732603"/>
    <w:rsid w:val="00733060"/>
    <w:rsid w:val="00733852"/>
    <w:rsid w:val="00733D90"/>
    <w:rsid w:val="00733F0E"/>
    <w:rsid w:val="0073609D"/>
    <w:rsid w:val="00742642"/>
    <w:rsid w:val="007445B5"/>
    <w:rsid w:val="007451D1"/>
    <w:rsid w:val="0074538C"/>
    <w:rsid w:val="00745CB1"/>
    <w:rsid w:val="00745DD2"/>
    <w:rsid w:val="00746F28"/>
    <w:rsid w:val="00750A56"/>
    <w:rsid w:val="00751976"/>
    <w:rsid w:val="00751D62"/>
    <w:rsid w:val="0075321E"/>
    <w:rsid w:val="0075343D"/>
    <w:rsid w:val="007534A7"/>
    <w:rsid w:val="007553C9"/>
    <w:rsid w:val="007569AB"/>
    <w:rsid w:val="00760CAC"/>
    <w:rsid w:val="0076361F"/>
    <w:rsid w:val="00764FE6"/>
    <w:rsid w:val="00766035"/>
    <w:rsid w:val="00766846"/>
    <w:rsid w:val="00771275"/>
    <w:rsid w:val="00771BAD"/>
    <w:rsid w:val="007761DC"/>
    <w:rsid w:val="007765BF"/>
    <w:rsid w:val="00777E23"/>
    <w:rsid w:val="00780797"/>
    <w:rsid w:val="007824B1"/>
    <w:rsid w:val="00786411"/>
    <w:rsid w:val="00787122"/>
    <w:rsid w:val="007903EA"/>
    <w:rsid w:val="00790E24"/>
    <w:rsid w:val="00792399"/>
    <w:rsid w:val="00792BFE"/>
    <w:rsid w:val="0079341A"/>
    <w:rsid w:val="007934B9"/>
    <w:rsid w:val="007950E8"/>
    <w:rsid w:val="007A04E7"/>
    <w:rsid w:val="007A10AF"/>
    <w:rsid w:val="007A1814"/>
    <w:rsid w:val="007A235E"/>
    <w:rsid w:val="007A74FB"/>
    <w:rsid w:val="007B2638"/>
    <w:rsid w:val="007B26CE"/>
    <w:rsid w:val="007B3C6D"/>
    <w:rsid w:val="007B56AC"/>
    <w:rsid w:val="007C00D4"/>
    <w:rsid w:val="007C0457"/>
    <w:rsid w:val="007C0612"/>
    <w:rsid w:val="007C17D9"/>
    <w:rsid w:val="007C1966"/>
    <w:rsid w:val="007C26F6"/>
    <w:rsid w:val="007C48BE"/>
    <w:rsid w:val="007C4933"/>
    <w:rsid w:val="007C5922"/>
    <w:rsid w:val="007C67F5"/>
    <w:rsid w:val="007C7958"/>
    <w:rsid w:val="007D0D1F"/>
    <w:rsid w:val="007D232E"/>
    <w:rsid w:val="007D2564"/>
    <w:rsid w:val="007D314F"/>
    <w:rsid w:val="007D384B"/>
    <w:rsid w:val="007D471B"/>
    <w:rsid w:val="007D4B3A"/>
    <w:rsid w:val="007D6626"/>
    <w:rsid w:val="007D728E"/>
    <w:rsid w:val="007E01E1"/>
    <w:rsid w:val="007E2122"/>
    <w:rsid w:val="007E568F"/>
    <w:rsid w:val="007E6666"/>
    <w:rsid w:val="007E6E71"/>
    <w:rsid w:val="007E7D21"/>
    <w:rsid w:val="007F04EB"/>
    <w:rsid w:val="007F3A1D"/>
    <w:rsid w:val="007F7098"/>
    <w:rsid w:val="007F7446"/>
    <w:rsid w:val="007F7997"/>
    <w:rsid w:val="00803A6B"/>
    <w:rsid w:val="00803B12"/>
    <w:rsid w:val="00803CBD"/>
    <w:rsid w:val="008045CD"/>
    <w:rsid w:val="0080495B"/>
    <w:rsid w:val="00804F36"/>
    <w:rsid w:val="0080780A"/>
    <w:rsid w:val="008130DC"/>
    <w:rsid w:val="0081462E"/>
    <w:rsid w:val="00814A7C"/>
    <w:rsid w:val="00816200"/>
    <w:rsid w:val="00816E9D"/>
    <w:rsid w:val="0082011E"/>
    <w:rsid w:val="00823721"/>
    <w:rsid w:val="00823B95"/>
    <w:rsid w:val="008255D3"/>
    <w:rsid w:val="0083350C"/>
    <w:rsid w:val="0083646B"/>
    <w:rsid w:val="0084023E"/>
    <w:rsid w:val="0084278F"/>
    <w:rsid w:val="00843E98"/>
    <w:rsid w:val="00845773"/>
    <w:rsid w:val="008467AF"/>
    <w:rsid w:val="00852E43"/>
    <w:rsid w:val="00854C55"/>
    <w:rsid w:val="0085673A"/>
    <w:rsid w:val="0085695F"/>
    <w:rsid w:val="0085722A"/>
    <w:rsid w:val="008609EF"/>
    <w:rsid w:val="00861945"/>
    <w:rsid w:val="00861B36"/>
    <w:rsid w:val="00863A77"/>
    <w:rsid w:val="008644E3"/>
    <w:rsid w:val="00864542"/>
    <w:rsid w:val="008645BE"/>
    <w:rsid w:val="00865AEC"/>
    <w:rsid w:val="00866ACB"/>
    <w:rsid w:val="00866F99"/>
    <w:rsid w:val="00867ADD"/>
    <w:rsid w:val="0087043D"/>
    <w:rsid w:val="0087086F"/>
    <w:rsid w:val="008715C7"/>
    <w:rsid w:val="00873212"/>
    <w:rsid w:val="00877B71"/>
    <w:rsid w:val="0088092E"/>
    <w:rsid w:val="00881C73"/>
    <w:rsid w:val="008827F7"/>
    <w:rsid w:val="00883DCD"/>
    <w:rsid w:val="0088495E"/>
    <w:rsid w:val="008863E1"/>
    <w:rsid w:val="008913E9"/>
    <w:rsid w:val="00891A43"/>
    <w:rsid w:val="00892876"/>
    <w:rsid w:val="008932E1"/>
    <w:rsid w:val="00894D64"/>
    <w:rsid w:val="008A19A8"/>
    <w:rsid w:val="008A1A9E"/>
    <w:rsid w:val="008A35D9"/>
    <w:rsid w:val="008A5DCD"/>
    <w:rsid w:val="008A69A2"/>
    <w:rsid w:val="008A6F71"/>
    <w:rsid w:val="008A72C9"/>
    <w:rsid w:val="008A7541"/>
    <w:rsid w:val="008A77FA"/>
    <w:rsid w:val="008A7A00"/>
    <w:rsid w:val="008A7CC4"/>
    <w:rsid w:val="008B03CE"/>
    <w:rsid w:val="008B09E8"/>
    <w:rsid w:val="008B3ADB"/>
    <w:rsid w:val="008B55C6"/>
    <w:rsid w:val="008B6D78"/>
    <w:rsid w:val="008B6D8A"/>
    <w:rsid w:val="008B7A6F"/>
    <w:rsid w:val="008C052F"/>
    <w:rsid w:val="008C13E6"/>
    <w:rsid w:val="008C1864"/>
    <w:rsid w:val="008C28BB"/>
    <w:rsid w:val="008C2C5C"/>
    <w:rsid w:val="008C2E6A"/>
    <w:rsid w:val="008C2FE2"/>
    <w:rsid w:val="008C5634"/>
    <w:rsid w:val="008C5ED8"/>
    <w:rsid w:val="008C7669"/>
    <w:rsid w:val="008C7784"/>
    <w:rsid w:val="008D0B21"/>
    <w:rsid w:val="008D1D11"/>
    <w:rsid w:val="008D23EF"/>
    <w:rsid w:val="008D3933"/>
    <w:rsid w:val="008D4F86"/>
    <w:rsid w:val="008D501B"/>
    <w:rsid w:val="008D561F"/>
    <w:rsid w:val="008D5B1F"/>
    <w:rsid w:val="008D6280"/>
    <w:rsid w:val="008E0686"/>
    <w:rsid w:val="008E0BFA"/>
    <w:rsid w:val="008E12C7"/>
    <w:rsid w:val="008E5DD3"/>
    <w:rsid w:val="008E61F9"/>
    <w:rsid w:val="008E6AEE"/>
    <w:rsid w:val="008E6D5A"/>
    <w:rsid w:val="008E6F26"/>
    <w:rsid w:val="008E6FE8"/>
    <w:rsid w:val="008F01D3"/>
    <w:rsid w:val="008F08DC"/>
    <w:rsid w:val="008F7C53"/>
    <w:rsid w:val="009019B8"/>
    <w:rsid w:val="0090348A"/>
    <w:rsid w:val="009059F7"/>
    <w:rsid w:val="00911539"/>
    <w:rsid w:val="00911A1D"/>
    <w:rsid w:val="00913515"/>
    <w:rsid w:val="009147CB"/>
    <w:rsid w:val="009151C1"/>
    <w:rsid w:val="009154E3"/>
    <w:rsid w:val="009169DF"/>
    <w:rsid w:val="009206D7"/>
    <w:rsid w:val="00922F3B"/>
    <w:rsid w:val="00924FFA"/>
    <w:rsid w:val="00925CC3"/>
    <w:rsid w:val="00925F2A"/>
    <w:rsid w:val="00926BE5"/>
    <w:rsid w:val="009275DD"/>
    <w:rsid w:val="00927D6F"/>
    <w:rsid w:val="00931791"/>
    <w:rsid w:val="009351FD"/>
    <w:rsid w:val="0093549C"/>
    <w:rsid w:val="00940236"/>
    <w:rsid w:val="009408F3"/>
    <w:rsid w:val="00940A23"/>
    <w:rsid w:val="00940A80"/>
    <w:rsid w:val="00941549"/>
    <w:rsid w:val="009425D5"/>
    <w:rsid w:val="00942F3E"/>
    <w:rsid w:val="0094491C"/>
    <w:rsid w:val="00945808"/>
    <w:rsid w:val="00945E1A"/>
    <w:rsid w:val="00945E6B"/>
    <w:rsid w:val="009466B7"/>
    <w:rsid w:val="00946AB1"/>
    <w:rsid w:val="00951AD7"/>
    <w:rsid w:val="00952122"/>
    <w:rsid w:val="009543ED"/>
    <w:rsid w:val="00955975"/>
    <w:rsid w:val="00957161"/>
    <w:rsid w:val="0096083E"/>
    <w:rsid w:val="00960E55"/>
    <w:rsid w:val="0096142F"/>
    <w:rsid w:val="00961C69"/>
    <w:rsid w:val="0096231B"/>
    <w:rsid w:val="00962728"/>
    <w:rsid w:val="00962762"/>
    <w:rsid w:val="00963187"/>
    <w:rsid w:val="00963F1A"/>
    <w:rsid w:val="0096546F"/>
    <w:rsid w:val="00966D8D"/>
    <w:rsid w:val="00966DCB"/>
    <w:rsid w:val="00967263"/>
    <w:rsid w:val="00967D93"/>
    <w:rsid w:val="00967E0D"/>
    <w:rsid w:val="00970899"/>
    <w:rsid w:val="00970DAE"/>
    <w:rsid w:val="00970FCF"/>
    <w:rsid w:val="0097186B"/>
    <w:rsid w:val="00972E52"/>
    <w:rsid w:val="00974B8F"/>
    <w:rsid w:val="009752C5"/>
    <w:rsid w:val="00976EB3"/>
    <w:rsid w:val="00977B8D"/>
    <w:rsid w:val="00977E2F"/>
    <w:rsid w:val="00977EA4"/>
    <w:rsid w:val="00977F24"/>
    <w:rsid w:val="00980F5D"/>
    <w:rsid w:val="00982AE4"/>
    <w:rsid w:val="00983968"/>
    <w:rsid w:val="00983D85"/>
    <w:rsid w:val="00985467"/>
    <w:rsid w:val="00985562"/>
    <w:rsid w:val="009856A9"/>
    <w:rsid w:val="009868C1"/>
    <w:rsid w:val="00991DA3"/>
    <w:rsid w:val="009932C7"/>
    <w:rsid w:val="0099613E"/>
    <w:rsid w:val="0099704D"/>
    <w:rsid w:val="009A043A"/>
    <w:rsid w:val="009A2AFE"/>
    <w:rsid w:val="009A4C23"/>
    <w:rsid w:val="009A5A74"/>
    <w:rsid w:val="009A6823"/>
    <w:rsid w:val="009A71F6"/>
    <w:rsid w:val="009A7560"/>
    <w:rsid w:val="009A7B10"/>
    <w:rsid w:val="009B0386"/>
    <w:rsid w:val="009B0FD0"/>
    <w:rsid w:val="009B1462"/>
    <w:rsid w:val="009B4289"/>
    <w:rsid w:val="009B524A"/>
    <w:rsid w:val="009B5A80"/>
    <w:rsid w:val="009B6D4B"/>
    <w:rsid w:val="009B7033"/>
    <w:rsid w:val="009B7A29"/>
    <w:rsid w:val="009C0A6A"/>
    <w:rsid w:val="009C2C44"/>
    <w:rsid w:val="009D02FC"/>
    <w:rsid w:val="009D0763"/>
    <w:rsid w:val="009D1A25"/>
    <w:rsid w:val="009D23FA"/>
    <w:rsid w:val="009D31BE"/>
    <w:rsid w:val="009D4749"/>
    <w:rsid w:val="009D553B"/>
    <w:rsid w:val="009D6AA0"/>
    <w:rsid w:val="009D6F5B"/>
    <w:rsid w:val="009D7DFF"/>
    <w:rsid w:val="009E0266"/>
    <w:rsid w:val="009E03CA"/>
    <w:rsid w:val="009E08C2"/>
    <w:rsid w:val="009E1B76"/>
    <w:rsid w:val="009E1E68"/>
    <w:rsid w:val="009E2094"/>
    <w:rsid w:val="009E23A8"/>
    <w:rsid w:val="009E26B5"/>
    <w:rsid w:val="009E2B61"/>
    <w:rsid w:val="009E2EF4"/>
    <w:rsid w:val="009E3263"/>
    <w:rsid w:val="009E45A0"/>
    <w:rsid w:val="009E543A"/>
    <w:rsid w:val="009E7BD7"/>
    <w:rsid w:val="009F1173"/>
    <w:rsid w:val="009F1922"/>
    <w:rsid w:val="009F2FC6"/>
    <w:rsid w:val="009F3205"/>
    <w:rsid w:val="009F3F44"/>
    <w:rsid w:val="009F6414"/>
    <w:rsid w:val="00A02061"/>
    <w:rsid w:val="00A020BE"/>
    <w:rsid w:val="00A0256A"/>
    <w:rsid w:val="00A05DE8"/>
    <w:rsid w:val="00A07134"/>
    <w:rsid w:val="00A07449"/>
    <w:rsid w:val="00A07CCF"/>
    <w:rsid w:val="00A11EAD"/>
    <w:rsid w:val="00A11FFD"/>
    <w:rsid w:val="00A1229E"/>
    <w:rsid w:val="00A12BEE"/>
    <w:rsid w:val="00A133E5"/>
    <w:rsid w:val="00A13A09"/>
    <w:rsid w:val="00A14A1D"/>
    <w:rsid w:val="00A16A62"/>
    <w:rsid w:val="00A20033"/>
    <w:rsid w:val="00A212A2"/>
    <w:rsid w:val="00A221F7"/>
    <w:rsid w:val="00A22C32"/>
    <w:rsid w:val="00A24391"/>
    <w:rsid w:val="00A250F9"/>
    <w:rsid w:val="00A25BE4"/>
    <w:rsid w:val="00A31416"/>
    <w:rsid w:val="00A31A9C"/>
    <w:rsid w:val="00A32486"/>
    <w:rsid w:val="00A337CC"/>
    <w:rsid w:val="00A33B92"/>
    <w:rsid w:val="00A36AA4"/>
    <w:rsid w:val="00A37CBA"/>
    <w:rsid w:val="00A40205"/>
    <w:rsid w:val="00A413F4"/>
    <w:rsid w:val="00A43FB0"/>
    <w:rsid w:val="00A4401F"/>
    <w:rsid w:val="00A459F4"/>
    <w:rsid w:val="00A47E5E"/>
    <w:rsid w:val="00A5069E"/>
    <w:rsid w:val="00A52CC5"/>
    <w:rsid w:val="00A5335D"/>
    <w:rsid w:val="00A556B3"/>
    <w:rsid w:val="00A56158"/>
    <w:rsid w:val="00A62066"/>
    <w:rsid w:val="00A627E1"/>
    <w:rsid w:val="00A62A1B"/>
    <w:rsid w:val="00A6353D"/>
    <w:rsid w:val="00A6355A"/>
    <w:rsid w:val="00A63CD7"/>
    <w:rsid w:val="00A663A5"/>
    <w:rsid w:val="00A66E51"/>
    <w:rsid w:val="00A70DB0"/>
    <w:rsid w:val="00A7123B"/>
    <w:rsid w:val="00A714B5"/>
    <w:rsid w:val="00A72035"/>
    <w:rsid w:val="00A72BFF"/>
    <w:rsid w:val="00A75C19"/>
    <w:rsid w:val="00A764EE"/>
    <w:rsid w:val="00A77A57"/>
    <w:rsid w:val="00A77D72"/>
    <w:rsid w:val="00A80377"/>
    <w:rsid w:val="00A806B1"/>
    <w:rsid w:val="00A81A18"/>
    <w:rsid w:val="00A83FF6"/>
    <w:rsid w:val="00A8502C"/>
    <w:rsid w:val="00A8531B"/>
    <w:rsid w:val="00A869E1"/>
    <w:rsid w:val="00A90C38"/>
    <w:rsid w:val="00A92C3C"/>
    <w:rsid w:val="00A9398D"/>
    <w:rsid w:val="00A941B5"/>
    <w:rsid w:val="00A95912"/>
    <w:rsid w:val="00A95FC9"/>
    <w:rsid w:val="00A96EC0"/>
    <w:rsid w:val="00A979EA"/>
    <w:rsid w:val="00A979F2"/>
    <w:rsid w:val="00AA09FC"/>
    <w:rsid w:val="00AA0D83"/>
    <w:rsid w:val="00AA0FD7"/>
    <w:rsid w:val="00AA115A"/>
    <w:rsid w:val="00AA542D"/>
    <w:rsid w:val="00AA5BC9"/>
    <w:rsid w:val="00AA7FC1"/>
    <w:rsid w:val="00AB1799"/>
    <w:rsid w:val="00AB2726"/>
    <w:rsid w:val="00AB3B1D"/>
    <w:rsid w:val="00AB409C"/>
    <w:rsid w:val="00AB4671"/>
    <w:rsid w:val="00AB46EC"/>
    <w:rsid w:val="00AB49C1"/>
    <w:rsid w:val="00AC0545"/>
    <w:rsid w:val="00AC1B74"/>
    <w:rsid w:val="00AC1EBD"/>
    <w:rsid w:val="00AC309C"/>
    <w:rsid w:val="00AC6202"/>
    <w:rsid w:val="00AC780B"/>
    <w:rsid w:val="00AD10DA"/>
    <w:rsid w:val="00AD3C72"/>
    <w:rsid w:val="00AD3FD6"/>
    <w:rsid w:val="00AD6098"/>
    <w:rsid w:val="00AD7868"/>
    <w:rsid w:val="00AD7B25"/>
    <w:rsid w:val="00AE08A8"/>
    <w:rsid w:val="00AE225F"/>
    <w:rsid w:val="00AE296F"/>
    <w:rsid w:val="00AE31D4"/>
    <w:rsid w:val="00AE3746"/>
    <w:rsid w:val="00AE39D2"/>
    <w:rsid w:val="00AF1BA3"/>
    <w:rsid w:val="00AF2339"/>
    <w:rsid w:val="00AF2910"/>
    <w:rsid w:val="00AF402F"/>
    <w:rsid w:val="00AF75C9"/>
    <w:rsid w:val="00B0007A"/>
    <w:rsid w:val="00B001FF"/>
    <w:rsid w:val="00B00F1B"/>
    <w:rsid w:val="00B0115C"/>
    <w:rsid w:val="00B03CE7"/>
    <w:rsid w:val="00B047A1"/>
    <w:rsid w:val="00B06C8B"/>
    <w:rsid w:val="00B07586"/>
    <w:rsid w:val="00B10787"/>
    <w:rsid w:val="00B1083B"/>
    <w:rsid w:val="00B11C33"/>
    <w:rsid w:val="00B15242"/>
    <w:rsid w:val="00B16382"/>
    <w:rsid w:val="00B16BD4"/>
    <w:rsid w:val="00B1738D"/>
    <w:rsid w:val="00B206D6"/>
    <w:rsid w:val="00B20B05"/>
    <w:rsid w:val="00B230B4"/>
    <w:rsid w:val="00B238F6"/>
    <w:rsid w:val="00B24A1E"/>
    <w:rsid w:val="00B24D8B"/>
    <w:rsid w:val="00B250EB"/>
    <w:rsid w:val="00B257C4"/>
    <w:rsid w:val="00B25D61"/>
    <w:rsid w:val="00B26B46"/>
    <w:rsid w:val="00B302BB"/>
    <w:rsid w:val="00B302BF"/>
    <w:rsid w:val="00B314CC"/>
    <w:rsid w:val="00B31A33"/>
    <w:rsid w:val="00B33EA6"/>
    <w:rsid w:val="00B34386"/>
    <w:rsid w:val="00B3457D"/>
    <w:rsid w:val="00B3458E"/>
    <w:rsid w:val="00B34FE6"/>
    <w:rsid w:val="00B37004"/>
    <w:rsid w:val="00B37219"/>
    <w:rsid w:val="00B37505"/>
    <w:rsid w:val="00B37A89"/>
    <w:rsid w:val="00B37C19"/>
    <w:rsid w:val="00B42FE8"/>
    <w:rsid w:val="00B43218"/>
    <w:rsid w:val="00B43AF3"/>
    <w:rsid w:val="00B4507F"/>
    <w:rsid w:val="00B456C8"/>
    <w:rsid w:val="00B45990"/>
    <w:rsid w:val="00B50952"/>
    <w:rsid w:val="00B51C9E"/>
    <w:rsid w:val="00B53336"/>
    <w:rsid w:val="00B53E71"/>
    <w:rsid w:val="00B5663D"/>
    <w:rsid w:val="00B57959"/>
    <w:rsid w:val="00B608C4"/>
    <w:rsid w:val="00B61953"/>
    <w:rsid w:val="00B63104"/>
    <w:rsid w:val="00B63987"/>
    <w:rsid w:val="00B63F16"/>
    <w:rsid w:val="00B64982"/>
    <w:rsid w:val="00B6639D"/>
    <w:rsid w:val="00B73A7F"/>
    <w:rsid w:val="00B74668"/>
    <w:rsid w:val="00B76322"/>
    <w:rsid w:val="00B766B2"/>
    <w:rsid w:val="00B8074B"/>
    <w:rsid w:val="00B80D82"/>
    <w:rsid w:val="00B82F5C"/>
    <w:rsid w:val="00B8496F"/>
    <w:rsid w:val="00B85B5E"/>
    <w:rsid w:val="00B85E60"/>
    <w:rsid w:val="00B905B8"/>
    <w:rsid w:val="00B90BD1"/>
    <w:rsid w:val="00B91417"/>
    <w:rsid w:val="00B924CA"/>
    <w:rsid w:val="00B92698"/>
    <w:rsid w:val="00B94B9C"/>
    <w:rsid w:val="00B95324"/>
    <w:rsid w:val="00BA09BA"/>
    <w:rsid w:val="00BA2EBA"/>
    <w:rsid w:val="00BA3F9E"/>
    <w:rsid w:val="00BA51CD"/>
    <w:rsid w:val="00BA74AA"/>
    <w:rsid w:val="00BA7C32"/>
    <w:rsid w:val="00BB00A1"/>
    <w:rsid w:val="00BB0640"/>
    <w:rsid w:val="00BB0B40"/>
    <w:rsid w:val="00BB3A96"/>
    <w:rsid w:val="00BB4C5E"/>
    <w:rsid w:val="00BB5866"/>
    <w:rsid w:val="00BB6CBB"/>
    <w:rsid w:val="00BB6CC0"/>
    <w:rsid w:val="00BB74CB"/>
    <w:rsid w:val="00BB7903"/>
    <w:rsid w:val="00BC1BC2"/>
    <w:rsid w:val="00BC3576"/>
    <w:rsid w:val="00BC4DBA"/>
    <w:rsid w:val="00BC4F86"/>
    <w:rsid w:val="00BC5634"/>
    <w:rsid w:val="00BC7939"/>
    <w:rsid w:val="00BD247D"/>
    <w:rsid w:val="00BD44B5"/>
    <w:rsid w:val="00BD5113"/>
    <w:rsid w:val="00BD5FE6"/>
    <w:rsid w:val="00BD62C4"/>
    <w:rsid w:val="00BE0572"/>
    <w:rsid w:val="00BE7D63"/>
    <w:rsid w:val="00BE7F93"/>
    <w:rsid w:val="00BF0B38"/>
    <w:rsid w:val="00BF3593"/>
    <w:rsid w:val="00BF6CC7"/>
    <w:rsid w:val="00C010A8"/>
    <w:rsid w:val="00C01DD8"/>
    <w:rsid w:val="00C030F7"/>
    <w:rsid w:val="00C0311C"/>
    <w:rsid w:val="00C046E2"/>
    <w:rsid w:val="00C04AF5"/>
    <w:rsid w:val="00C050DF"/>
    <w:rsid w:val="00C05165"/>
    <w:rsid w:val="00C071EB"/>
    <w:rsid w:val="00C07D3C"/>
    <w:rsid w:val="00C101C2"/>
    <w:rsid w:val="00C10700"/>
    <w:rsid w:val="00C10D6D"/>
    <w:rsid w:val="00C1173E"/>
    <w:rsid w:val="00C11B21"/>
    <w:rsid w:val="00C143DE"/>
    <w:rsid w:val="00C155FB"/>
    <w:rsid w:val="00C158F7"/>
    <w:rsid w:val="00C15E6D"/>
    <w:rsid w:val="00C17103"/>
    <w:rsid w:val="00C17E1D"/>
    <w:rsid w:val="00C204AE"/>
    <w:rsid w:val="00C2155D"/>
    <w:rsid w:val="00C22779"/>
    <w:rsid w:val="00C228F4"/>
    <w:rsid w:val="00C243C9"/>
    <w:rsid w:val="00C2495E"/>
    <w:rsid w:val="00C26DAF"/>
    <w:rsid w:val="00C27190"/>
    <w:rsid w:val="00C27820"/>
    <w:rsid w:val="00C27FD4"/>
    <w:rsid w:val="00C3316F"/>
    <w:rsid w:val="00C334BE"/>
    <w:rsid w:val="00C33CCB"/>
    <w:rsid w:val="00C3496C"/>
    <w:rsid w:val="00C34A2F"/>
    <w:rsid w:val="00C34DB7"/>
    <w:rsid w:val="00C35435"/>
    <w:rsid w:val="00C369A6"/>
    <w:rsid w:val="00C36E4E"/>
    <w:rsid w:val="00C41425"/>
    <w:rsid w:val="00C41EC5"/>
    <w:rsid w:val="00C426E8"/>
    <w:rsid w:val="00C43C47"/>
    <w:rsid w:val="00C44D9E"/>
    <w:rsid w:val="00C46636"/>
    <w:rsid w:val="00C50793"/>
    <w:rsid w:val="00C51424"/>
    <w:rsid w:val="00C52DBA"/>
    <w:rsid w:val="00C53F1C"/>
    <w:rsid w:val="00C5640D"/>
    <w:rsid w:val="00C568D5"/>
    <w:rsid w:val="00C56ED9"/>
    <w:rsid w:val="00C57ACF"/>
    <w:rsid w:val="00C57D18"/>
    <w:rsid w:val="00C603B6"/>
    <w:rsid w:val="00C60987"/>
    <w:rsid w:val="00C62314"/>
    <w:rsid w:val="00C66D68"/>
    <w:rsid w:val="00C66DE5"/>
    <w:rsid w:val="00C6700B"/>
    <w:rsid w:val="00C70B69"/>
    <w:rsid w:val="00C7556B"/>
    <w:rsid w:val="00C76C0A"/>
    <w:rsid w:val="00C8007B"/>
    <w:rsid w:val="00C802E9"/>
    <w:rsid w:val="00C80703"/>
    <w:rsid w:val="00C809FD"/>
    <w:rsid w:val="00C81E7E"/>
    <w:rsid w:val="00C82270"/>
    <w:rsid w:val="00C8239B"/>
    <w:rsid w:val="00C843B3"/>
    <w:rsid w:val="00C85165"/>
    <w:rsid w:val="00C86E94"/>
    <w:rsid w:val="00C94160"/>
    <w:rsid w:val="00C9514A"/>
    <w:rsid w:val="00CA164E"/>
    <w:rsid w:val="00CA2BFA"/>
    <w:rsid w:val="00CA374F"/>
    <w:rsid w:val="00CA395E"/>
    <w:rsid w:val="00CA6A08"/>
    <w:rsid w:val="00CB1DB3"/>
    <w:rsid w:val="00CB2195"/>
    <w:rsid w:val="00CB2D5D"/>
    <w:rsid w:val="00CB6947"/>
    <w:rsid w:val="00CB6D40"/>
    <w:rsid w:val="00CB6FF0"/>
    <w:rsid w:val="00CB719B"/>
    <w:rsid w:val="00CC0BA2"/>
    <w:rsid w:val="00CC1259"/>
    <w:rsid w:val="00CC5DBB"/>
    <w:rsid w:val="00CC7849"/>
    <w:rsid w:val="00CC7CA2"/>
    <w:rsid w:val="00CD0B49"/>
    <w:rsid w:val="00CD0E67"/>
    <w:rsid w:val="00CD1418"/>
    <w:rsid w:val="00CD3002"/>
    <w:rsid w:val="00CD5311"/>
    <w:rsid w:val="00CD621C"/>
    <w:rsid w:val="00CD6F78"/>
    <w:rsid w:val="00CD7492"/>
    <w:rsid w:val="00CE11FA"/>
    <w:rsid w:val="00CE1915"/>
    <w:rsid w:val="00CE4672"/>
    <w:rsid w:val="00CE6E5D"/>
    <w:rsid w:val="00CF006F"/>
    <w:rsid w:val="00CF06F1"/>
    <w:rsid w:val="00CF14D7"/>
    <w:rsid w:val="00CF5BA2"/>
    <w:rsid w:val="00CF668B"/>
    <w:rsid w:val="00CF73AB"/>
    <w:rsid w:val="00D01880"/>
    <w:rsid w:val="00D01D4B"/>
    <w:rsid w:val="00D02BE7"/>
    <w:rsid w:val="00D047ED"/>
    <w:rsid w:val="00D05423"/>
    <w:rsid w:val="00D1440C"/>
    <w:rsid w:val="00D145C4"/>
    <w:rsid w:val="00D150A9"/>
    <w:rsid w:val="00D15239"/>
    <w:rsid w:val="00D15D7C"/>
    <w:rsid w:val="00D17439"/>
    <w:rsid w:val="00D17B1E"/>
    <w:rsid w:val="00D2065F"/>
    <w:rsid w:val="00D216B3"/>
    <w:rsid w:val="00D221AA"/>
    <w:rsid w:val="00D224EC"/>
    <w:rsid w:val="00D23277"/>
    <w:rsid w:val="00D236B3"/>
    <w:rsid w:val="00D24782"/>
    <w:rsid w:val="00D26759"/>
    <w:rsid w:val="00D26FD9"/>
    <w:rsid w:val="00D27EF0"/>
    <w:rsid w:val="00D30A0F"/>
    <w:rsid w:val="00D31824"/>
    <w:rsid w:val="00D31D66"/>
    <w:rsid w:val="00D32C96"/>
    <w:rsid w:val="00D332C3"/>
    <w:rsid w:val="00D34D16"/>
    <w:rsid w:val="00D375D3"/>
    <w:rsid w:val="00D4126E"/>
    <w:rsid w:val="00D41409"/>
    <w:rsid w:val="00D4266A"/>
    <w:rsid w:val="00D453DA"/>
    <w:rsid w:val="00D4647E"/>
    <w:rsid w:val="00D4687C"/>
    <w:rsid w:val="00D468D3"/>
    <w:rsid w:val="00D5277A"/>
    <w:rsid w:val="00D55AA5"/>
    <w:rsid w:val="00D55B17"/>
    <w:rsid w:val="00D56765"/>
    <w:rsid w:val="00D570C8"/>
    <w:rsid w:val="00D574AA"/>
    <w:rsid w:val="00D61408"/>
    <w:rsid w:val="00D62A06"/>
    <w:rsid w:val="00D637B1"/>
    <w:rsid w:val="00D647A5"/>
    <w:rsid w:val="00D65701"/>
    <w:rsid w:val="00D66E05"/>
    <w:rsid w:val="00D675C1"/>
    <w:rsid w:val="00D67A7F"/>
    <w:rsid w:val="00D71458"/>
    <w:rsid w:val="00D71D83"/>
    <w:rsid w:val="00D733B5"/>
    <w:rsid w:val="00D751A8"/>
    <w:rsid w:val="00D762DB"/>
    <w:rsid w:val="00D7698D"/>
    <w:rsid w:val="00D769E4"/>
    <w:rsid w:val="00D76B94"/>
    <w:rsid w:val="00D813C9"/>
    <w:rsid w:val="00D81C59"/>
    <w:rsid w:val="00D828F0"/>
    <w:rsid w:val="00D830E0"/>
    <w:rsid w:val="00D862E8"/>
    <w:rsid w:val="00D86539"/>
    <w:rsid w:val="00D87921"/>
    <w:rsid w:val="00D87CAB"/>
    <w:rsid w:val="00D87F75"/>
    <w:rsid w:val="00D91B9B"/>
    <w:rsid w:val="00D91F17"/>
    <w:rsid w:val="00D924FD"/>
    <w:rsid w:val="00D95018"/>
    <w:rsid w:val="00D96F49"/>
    <w:rsid w:val="00D976F5"/>
    <w:rsid w:val="00DA2336"/>
    <w:rsid w:val="00DA2CFA"/>
    <w:rsid w:val="00DA4DEA"/>
    <w:rsid w:val="00DA5904"/>
    <w:rsid w:val="00DA75BC"/>
    <w:rsid w:val="00DB0586"/>
    <w:rsid w:val="00DB08E1"/>
    <w:rsid w:val="00DB0A5E"/>
    <w:rsid w:val="00DB1D54"/>
    <w:rsid w:val="00DB21CD"/>
    <w:rsid w:val="00DB28EE"/>
    <w:rsid w:val="00DB2DA3"/>
    <w:rsid w:val="00DB34BC"/>
    <w:rsid w:val="00DB3553"/>
    <w:rsid w:val="00DB5804"/>
    <w:rsid w:val="00DB7307"/>
    <w:rsid w:val="00DC03D4"/>
    <w:rsid w:val="00DC4519"/>
    <w:rsid w:val="00DC5269"/>
    <w:rsid w:val="00DC6408"/>
    <w:rsid w:val="00DC6D75"/>
    <w:rsid w:val="00DC7E3D"/>
    <w:rsid w:val="00DD0F1F"/>
    <w:rsid w:val="00DD2121"/>
    <w:rsid w:val="00DD618A"/>
    <w:rsid w:val="00DE0FF9"/>
    <w:rsid w:val="00DE2345"/>
    <w:rsid w:val="00DE2E66"/>
    <w:rsid w:val="00DE35F9"/>
    <w:rsid w:val="00DE385A"/>
    <w:rsid w:val="00DE3C7E"/>
    <w:rsid w:val="00DE5B6F"/>
    <w:rsid w:val="00DE5E13"/>
    <w:rsid w:val="00DE7250"/>
    <w:rsid w:val="00DE7792"/>
    <w:rsid w:val="00DF2460"/>
    <w:rsid w:val="00DF27AB"/>
    <w:rsid w:val="00DF2AA9"/>
    <w:rsid w:val="00DF2FF0"/>
    <w:rsid w:val="00DF38F7"/>
    <w:rsid w:val="00DF3971"/>
    <w:rsid w:val="00DF4A50"/>
    <w:rsid w:val="00DF4EBC"/>
    <w:rsid w:val="00DF555E"/>
    <w:rsid w:val="00E005D6"/>
    <w:rsid w:val="00E00873"/>
    <w:rsid w:val="00E01A1F"/>
    <w:rsid w:val="00E023E7"/>
    <w:rsid w:val="00E047A1"/>
    <w:rsid w:val="00E05482"/>
    <w:rsid w:val="00E074B5"/>
    <w:rsid w:val="00E07BF4"/>
    <w:rsid w:val="00E10D97"/>
    <w:rsid w:val="00E13EA2"/>
    <w:rsid w:val="00E176E9"/>
    <w:rsid w:val="00E213D0"/>
    <w:rsid w:val="00E220C4"/>
    <w:rsid w:val="00E2299B"/>
    <w:rsid w:val="00E23228"/>
    <w:rsid w:val="00E27A45"/>
    <w:rsid w:val="00E30548"/>
    <w:rsid w:val="00E30E02"/>
    <w:rsid w:val="00E3132A"/>
    <w:rsid w:val="00E3146D"/>
    <w:rsid w:val="00E3191F"/>
    <w:rsid w:val="00E3391A"/>
    <w:rsid w:val="00E33B20"/>
    <w:rsid w:val="00E34559"/>
    <w:rsid w:val="00E3576C"/>
    <w:rsid w:val="00E3597E"/>
    <w:rsid w:val="00E36C29"/>
    <w:rsid w:val="00E378F3"/>
    <w:rsid w:val="00E37ACA"/>
    <w:rsid w:val="00E41AE8"/>
    <w:rsid w:val="00E4456A"/>
    <w:rsid w:val="00E451D2"/>
    <w:rsid w:val="00E46B43"/>
    <w:rsid w:val="00E50403"/>
    <w:rsid w:val="00E50E5D"/>
    <w:rsid w:val="00E51DE3"/>
    <w:rsid w:val="00E525ED"/>
    <w:rsid w:val="00E5483A"/>
    <w:rsid w:val="00E55B7C"/>
    <w:rsid w:val="00E5603E"/>
    <w:rsid w:val="00E60AC9"/>
    <w:rsid w:val="00E60F1A"/>
    <w:rsid w:val="00E62EA9"/>
    <w:rsid w:val="00E6334A"/>
    <w:rsid w:val="00E6487B"/>
    <w:rsid w:val="00E65484"/>
    <w:rsid w:val="00E65B16"/>
    <w:rsid w:val="00E71350"/>
    <w:rsid w:val="00E71EF3"/>
    <w:rsid w:val="00E72DC6"/>
    <w:rsid w:val="00E7353F"/>
    <w:rsid w:val="00E749CE"/>
    <w:rsid w:val="00E74B18"/>
    <w:rsid w:val="00E74B7C"/>
    <w:rsid w:val="00E76AC5"/>
    <w:rsid w:val="00E77356"/>
    <w:rsid w:val="00E82D61"/>
    <w:rsid w:val="00E83CD0"/>
    <w:rsid w:val="00E853EB"/>
    <w:rsid w:val="00E86B6F"/>
    <w:rsid w:val="00E91573"/>
    <w:rsid w:val="00E91C33"/>
    <w:rsid w:val="00E924C5"/>
    <w:rsid w:val="00E92B94"/>
    <w:rsid w:val="00E96EA1"/>
    <w:rsid w:val="00E97A4E"/>
    <w:rsid w:val="00E97CB1"/>
    <w:rsid w:val="00EA0D74"/>
    <w:rsid w:val="00EA304E"/>
    <w:rsid w:val="00EA41C5"/>
    <w:rsid w:val="00EA5CCF"/>
    <w:rsid w:val="00EA7BF4"/>
    <w:rsid w:val="00EB114F"/>
    <w:rsid w:val="00EB1F95"/>
    <w:rsid w:val="00EB3BB6"/>
    <w:rsid w:val="00EB6084"/>
    <w:rsid w:val="00EB66E4"/>
    <w:rsid w:val="00EB7687"/>
    <w:rsid w:val="00EC0179"/>
    <w:rsid w:val="00EC0B6D"/>
    <w:rsid w:val="00EC175D"/>
    <w:rsid w:val="00EC219A"/>
    <w:rsid w:val="00EC4B6C"/>
    <w:rsid w:val="00EC4E18"/>
    <w:rsid w:val="00EC663E"/>
    <w:rsid w:val="00ED0CD2"/>
    <w:rsid w:val="00ED151F"/>
    <w:rsid w:val="00ED23A2"/>
    <w:rsid w:val="00ED2CF2"/>
    <w:rsid w:val="00ED39EE"/>
    <w:rsid w:val="00ED3A5A"/>
    <w:rsid w:val="00ED3EB8"/>
    <w:rsid w:val="00ED5ED3"/>
    <w:rsid w:val="00ED6083"/>
    <w:rsid w:val="00EE1ADE"/>
    <w:rsid w:val="00EE2229"/>
    <w:rsid w:val="00EE2AB6"/>
    <w:rsid w:val="00EF0151"/>
    <w:rsid w:val="00EF204A"/>
    <w:rsid w:val="00EF2BFF"/>
    <w:rsid w:val="00EF53C9"/>
    <w:rsid w:val="00EF7159"/>
    <w:rsid w:val="00EF7536"/>
    <w:rsid w:val="00F00008"/>
    <w:rsid w:val="00F01A36"/>
    <w:rsid w:val="00F023BF"/>
    <w:rsid w:val="00F059BF"/>
    <w:rsid w:val="00F066D6"/>
    <w:rsid w:val="00F072AB"/>
    <w:rsid w:val="00F07557"/>
    <w:rsid w:val="00F109D2"/>
    <w:rsid w:val="00F12418"/>
    <w:rsid w:val="00F12B7B"/>
    <w:rsid w:val="00F12E83"/>
    <w:rsid w:val="00F12EFD"/>
    <w:rsid w:val="00F139A6"/>
    <w:rsid w:val="00F15C6C"/>
    <w:rsid w:val="00F164B9"/>
    <w:rsid w:val="00F17C2B"/>
    <w:rsid w:val="00F222A5"/>
    <w:rsid w:val="00F22589"/>
    <w:rsid w:val="00F22F9E"/>
    <w:rsid w:val="00F23CED"/>
    <w:rsid w:val="00F241DA"/>
    <w:rsid w:val="00F24B08"/>
    <w:rsid w:val="00F2610B"/>
    <w:rsid w:val="00F27C2F"/>
    <w:rsid w:val="00F315EC"/>
    <w:rsid w:val="00F32B96"/>
    <w:rsid w:val="00F32CC3"/>
    <w:rsid w:val="00F4112E"/>
    <w:rsid w:val="00F418BE"/>
    <w:rsid w:val="00F41F7F"/>
    <w:rsid w:val="00F474DB"/>
    <w:rsid w:val="00F50608"/>
    <w:rsid w:val="00F518CD"/>
    <w:rsid w:val="00F5246B"/>
    <w:rsid w:val="00F53C8A"/>
    <w:rsid w:val="00F54BC2"/>
    <w:rsid w:val="00F55BDD"/>
    <w:rsid w:val="00F55C98"/>
    <w:rsid w:val="00F56832"/>
    <w:rsid w:val="00F56D4B"/>
    <w:rsid w:val="00F629F0"/>
    <w:rsid w:val="00F6435A"/>
    <w:rsid w:val="00F646AA"/>
    <w:rsid w:val="00F648BC"/>
    <w:rsid w:val="00F66679"/>
    <w:rsid w:val="00F71092"/>
    <w:rsid w:val="00F7160C"/>
    <w:rsid w:val="00F740EE"/>
    <w:rsid w:val="00F753A8"/>
    <w:rsid w:val="00F75E38"/>
    <w:rsid w:val="00F81AE2"/>
    <w:rsid w:val="00F81B7B"/>
    <w:rsid w:val="00F83A79"/>
    <w:rsid w:val="00F849ED"/>
    <w:rsid w:val="00F862A9"/>
    <w:rsid w:val="00F86D54"/>
    <w:rsid w:val="00F87D10"/>
    <w:rsid w:val="00F90341"/>
    <w:rsid w:val="00F919B4"/>
    <w:rsid w:val="00F91DD0"/>
    <w:rsid w:val="00F922C5"/>
    <w:rsid w:val="00F9359D"/>
    <w:rsid w:val="00F95F94"/>
    <w:rsid w:val="00F96793"/>
    <w:rsid w:val="00F969E3"/>
    <w:rsid w:val="00F973E1"/>
    <w:rsid w:val="00F975E5"/>
    <w:rsid w:val="00F97EF1"/>
    <w:rsid w:val="00FA0E4A"/>
    <w:rsid w:val="00FA3A3D"/>
    <w:rsid w:val="00FA64A5"/>
    <w:rsid w:val="00FB01E6"/>
    <w:rsid w:val="00FB053F"/>
    <w:rsid w:val="00FB0B87"/>
    <w:rsid w:val="00FB1E8D"/>
    <w:rsid w:val="00FB2079"/>
    <w:rsid w:val="00FB76B4"/>
    <w:rsid w:val="00FC382F"/>
    <w:rsid w:val="00FC4381"/>
    <w:rsid w:val="00FC5528"/>
    <w:rsid w:val="00FD083D"/>
    <w:rsid w:val="00FD33C9"/>
    <w:rsid w:val="00FD3762"/>
    <w:rsid w:val="00FE1FF9"/>
    <w:rsid w:val="00FE2C8D"/>
    <w:rsid w:val="00FE3F15"/>
    <w:rsid w:val="00FE43BD"/>
    <w:rsid w:val="00FE5B17"/>
    <w:rsid w:val="00FE60D6"/>
    <w:rsid w:val="00FE775D"/>
    <w:rsid w:val="00FE7965"/>
    <w:rsid w:val="00FF00B3"/>
    <w:rsid w:val="00FF04AF"/>
    <w:rsid w:val="00FF1DE0"/>
    <w:rsid w:val="00FF32C9"/>
    <w:rsid w:val="00FF3DFE"/>
    <w:rsid w:val="00FF446A"/>
    <w:rsid w:val="00FF51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50EAA"/>
  <w15:chartTrackingRefBased/>
  <w15:docId w15:val="{3C4A7789-CB08-4CF0-AA5C-44927BDC0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IE"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D0A"/>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xed">
    <w:name w:val="Fixed"/>
    <w:rsid w:val="006D4ACD"/>
    <w:pPr>
      <w:widowControl w:val="0"/>
      <w:autoSpaceDE w:val="0"/>
      <w:autoSpaceDN w:val="0"/>
      <w:adjustRightInd w:val="0"/>
      <w:spacing w:line="264" w:lineRule="atLeast"/>
      <w:ind w:left="576"/>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AEA80DB3.dotm</Template>
  <TotalTime>3</TotalTime>
  <Pages>3</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Department of Justice &amp; Equality</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byrnej</dc:creator>
  <cp:keywords/>
  <dc:description/>
  <cp:lastModifiedBy>byrnej</cp:lastModifiedBy>
  <cp:revision>1</cp:revision>
  <dcterms:created xsi:type="dcterms:W3CDTF">2016-12-13T11:49:00Z</dcterms:created>
  <dcterms:modified xsi:type="dcterms:W3CDTF">2016-12-13T11:52:00Z</dcterms:modified>
</cp:coreProperties>
</file>